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8F" w:rsidRDefault="00A2118F" w:rsidP="005A7261">
      <w:pPr>
        <w:tabs>
          <w:tab w:val="left" w:pos="6389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A2118F" w:rsidRDefault="00A2118F" w:rsidP="005A7261">
      <w:pPr>
        <w:pStyle w:val="ListParagraph"/>
        <w:tabs>
          <w:tab w:val="left" w:pos="567"/>
          <w:tab w:val="left" w:pos="851"/>
          <w:tab w:val="left" w:pos="1134"/>
          <w:tab w:val="left" w:pos="4354"/>
        </w:tabs>
        <w:ind w:left="1190" w:firstLine="0"/>
        <w:jc w:val="center"/>
        <w:rPr>
          <w:b/>
          <w:sz w:val="24"/>
          <w:szCs w:val="24"/>
        </w:rPr>
      </w:pPr>
      <w:r w:rsidRPr="001B2B33">
        <w:rPr>
          <w:b/>
          <w:sz w:val="24"/>
          <w:szCs w:val="24"/>
        </w:rPr>
        <w:t>СМЕТНЫЕ НОРМАТИВЫ, ИСПОЛЬЗУЕМЫЕ ДЛЯ СОСТАВЛЕНИЯ СМЕТНОЙ ДОКУМЕНТАЦИИ НА РЕМОНТНО-СТРОИТЕЛЬНЫЕ РАБОТЫ</w:t>
      </w:r>
    </w:p>
    <w:p w:rsidR="00A2118F" w:rsidRPr="001B2B33" w:rsidRDefault="00A2118F" w:rsidP="00A35302">
      <w:pPr>
        <w:pStyle w:val="ListParagraph"/>
        <w:tabs>
          <w:tab w:val="left" w:pos="567"/>
          <w:tab w:val="left" w:pos="851"/>
          <w:tab w:val="left" w:pos="1134"/>
          <w:tab w:val="left" w:pos="4354"/>
        </w:tabs>
        <w:ind w:left="1190" w:firstLine="0"/>
        <w:rPr>
          <w:b/>
          <w:sz w:val="24"/>
          <w:szCs w:val="24"/>
        </w:rPr>
      </w:pPr>
    </w:p>
    <w:p w:rsidR="00A2118F" w:rsidRDefault="00A2118F" w:rsidP="001B2B33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по состоянию на 01.03.2016</w:t>
      </w:r>
      <w:r w:rsidRPr="001B2B33">
        <w:rPr>
          <w:i/>
          <w:sz w:val="24"/>
          <w:szCs w:val="24"/>
        </w:rPr>
        <w:t>г.</w:t>
      </w:r>
    </w:p>
    <w:p w:rsidR="00A2118F" w:rsidRPr="001B2B33" w:rsidRDefault="00A2118F" w:rsidP="001B2B33">
      <w:pPr>
        <w:jc w:val="right"/>
        <w:rPr>
          <w:i/>
          <w:sz w:val="24"/>
          <w:szCs w:val="24"/>
        </w:rPr>
      </w:pPr>
    </w:p>
    <w:p w:rsidR="00A2118F" w:rsidRPr="001B2B33" w:rsidRDefault="00A2118F" w:rsidP="001B2B33">
      <w:pPr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 xml:space="preserve">   - Положение</w:t>
      </w:r>
      <w:r w:rsidRPr="00DC5F25">
        <w:rPr>
          <w:sz w:val="24"/>
          <w:szCs w:val="24"/>
        </w:rPr>
        <w:t xml:space="preserve"> о составе разделов проектной документациии требованиях к их содержанию, утвержденного Постановлением Правительства Российской Федерации от 16 февраля 2008 г. №87</w:t>
      </w:r>
      <w:r>
        <w:rPr>
          <w:b/>
          <w:sz w:val="24"/>
          <w:szCs w:val="24"/>
        </w:rPr>
        <w:t>;</w:t>
      </w:r>
    </w:p>
    <w:p w:rsidR="00A2118F" w:rsidRDefault="00A2118F" w:rsidP="001B2B33">
      <w:pPr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 xml:space="preserve">   - Положение</w:t>
      </w:r>
      <w:r w:rsidRPr="00DC5F25">
        <w:rPr>
          <w:sz w:val="24"/>
          <w:szCs w:val="24"/>
        </w:rPr>
        <w:t>о</w:t>
      </w:r>
      <w:r w:rsidRPr="003E0FAA">
        <w:rPr>
          <w:sz w:val="24"/>
          <w:szCs w:val="24"/>
        </w:rPr>
        <w:t>проведении строительного контроля при осуществлении строительства, реконструкции и капитального ремонта объектов капитального строительства</w:t>
      </w:r>
      <w:r>
        <w:rPr>
          <w:sz w:val="24"/>
          <w:szCs w:val="24"/>
        </w:rPr>
        <w:t>,</w:t>
      </w:r>
      <w:r w:rsidRPr="00DC5F25">
        <w:rPr>
          <w:sz w:val="24"/>
          <w:szCs w:val="24"/>
        </w:rPr>
        <w:t>утвержденного Постановлением Правительства Российской Федерации от</w:t>
      </w:r>
      <w:r>
        <w:rPr>
          <w:sz w:val="24"/>
          <w:szCs w:val="24"/>
        </w:rPr>
        <w:t xml:space="preserve"> </w:t>
      </w:r>
      <w:r w:rsidRPr="00D20391">
        <w:rPr>
          <w:sz w:val="24"/>
          <w:szCs w:val="24"/>
        </w:rPr>
        <w:t xml:space="preserve">21 июня </w:t>
      </w:r>
      <w:smartTag w:uri="urn:schemas-microsoft-com:office:smarttags" w:element="metricconverter">
        <w:smartTagPr>
          <w:attr w:name="ProductID" w:val="2010 г"/>
        </w:smartTagPr>
        <w:r w:rsidRPr="00D20391">
          <w:rPr>
            <w:sz w:val="24"/>
            <w:szCs w:val="24"/>
          </w:rPr>
          <w:t>2010 г</w:t>
        </w:r>
      </w:smartTag>
      <w:r w:rsidRPr="00D20391">
        <w:rPr>
          <w:sz w:val="24"/>
          <w:szCs w:val="24"/>
        </w:rPr>
        <w:t>.  №  468</w:t>
      </w:r>
      <w:r>
        <w:rPr>
          <w:sz w:val="24"/>
          <w:szCs w:val="24"/>
        </w:rPr>
        <w:t>;</w:t>
      </w:r>
    </w:p>
    <w:p w:rsidR="00A2118F" w:rsidRPr="003E0FAA" w:rsidRDefault="00A2118F" w:rsidP="001B2B33">
      <w:pPr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 Приказ</w:t>
      </w:r>
      <w:r>
        <w:rPr>
          <w:sz w:val="24"/>
          <w:szCs w:val="24"/>
        </w:rPr>
        <w:t xml:space="preserve"> Министерства регионального развития РФ от 01 июня 2012 г. № 220 «О внесении изменений вМетодику</w:t>
      </w:r>
      <w:r w:rsidRPr="00AF567F">
        <w:rPr>
          <w:sz w:val="24"/>
          <w:szCs w:val="24"/>
        </w:rPr>
        <w:t xml:space="preserve">определения стоимости строительной продукции  на территории </w:t>
      </w:r>
      <w:r>
        <w:rPr>
          <w:sz w:val="24"/>
          <w:szCs w:val="24"/>
        </w:rPr>
        <w:t xml:space="preserve"> Российской Федерации»;</w:t>
      </w:r>
    </w:p>
    <w:p w:rsidR="00A2118F" w:rsidRPr="009251C2" w:rsidRDefault="00A2118F" w:rsidP="001B2B33">
      <w:pPr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 Приказ</w:t>
      </w:r>
      <w:r>
        <w:rPr>
          <w:sz w:val="24"/>
          <w:szCs w:val="24"/>
        </w:rPr>
        <w:t xml:space="preserve"> Министерства строительства и жилищно-коммунального хозяйства РФ от 16 июня 2014г. № 294/пр«О внесении изменений в Методику </w:t>
      </w:r>
      <w:r w:rsidRPr="00AF567F">
        <w:rPr>
          <w:sz w:val="24"/>
          <w:szCs w:val="24"/>
        </w:rPr>
        <w:t xml:space="preserve">определения стоимости строительной продукции  на территории </w:t>
      </w:r>
      <w:r>
        <w:rPr>
          <w:sz w:val="24"/>
          <w:szCs w:val="24"/>
        </w:rPr>
        <w:t xml:space="preserve"> Российской Федерации»;</w:t>
      </w:r>
    </w:p>
    <w:p w:rsidR="00A2118F" w:rsidRDefault="00A2118F" w:rsidP="001B2B33">
      <w:pPr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Методика</w:t>
      </w:r>
      <w:r w:rsidRPr="00AF567F">
        <w:rPr>
          <w:sz w:val="24"/>
          <w:szCs w:val="24"/>
        </w:rPr>
        <w:t>определения стоимости строительной продукции  на территории Российской Федерации  (МДС 81-35.2004)</w:t>
      </w:r>
      <w:r>
        <w:rPr>
          <w:sz w:val="24"/>
          <w:szCs w:val="24"/>
        </w:rPr>
        <w:t>, утвержденной постановлением Госстроя России от 05.03.2004 № 15/1</w:t>
      </w:r>
      <w:r w:rsidRPr="00AF567F">
        <w:rPr>
          <w:sz w:val="24"/>
          <w:szCs w:val="24"/>
        </w:rPr>
        <w:t>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 xml:space="preserve">   - Инструкция</w:t>
      </w:r>
      <w:r w:rsidRPr="00AF567F">
        <w:rPr>
          <w:sz w:val="24"/>
          <w:szCs w:val="24"/>
        </w:rPr>
        <w:t xml:space="preserve"> о составе, порядке разработки, согласования и утверждения проектно-сметной документации на капитальный ремонт жилых зданий (МДС 13-1.99) ;</w:t>
      </w: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Указания</w:t>
      </w:r>
      <w:r w:rsidRPr="00A26087">
        <w:rPr>
          <w:sz w:val="24"/>
          <w:szCs w:val="24"/>
        </w:rPr>
        <w:t>по применению Федеральных единичных расценок на ремонтно-строи</w:t>
      </w:r>
      <w:r>
        <w:rPr>
          <w:sz w:val="24"/>
          <w:szCs w:val="24"/>
        </w:rPr>
        <w:t>тельные работы (МДС 81-38.2004), утвержденными постановлением   Госстроя России от 09.03.2004 № 37;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Методические</w:t>
      </w:r>
      <w:r>
        <w:rPr>
          <w:sz w:val="24"/>
          <w:szCs w:val="24"/>
        </w:rPr>
        <w:t xml:space="preserve">  указания  по определению величины накладных расходов в строительстве МДС 81-34.2004, утвержденными постановлением Госстроя России от 12.01.2004 № 5;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 xml:space="preserve">- Методические  </w:t>
      </w:r>
      <w:r>
        <w:rPr>
          <w:sz w:val="24"/>
          <w:szCs w:val="24"/>
        </w:rPr>
        <w:t>указания  по  определению величины накладных расходов в строительстве МДС 81-33.2004, утвержденными постановлением Госстроя России от 12.01.2004 № 6;</w:t>
      </w:r>
    </w:p>
    <w:p w:rsidR="00A2118F" w:rsidRPr="00AF567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Методические</w:t>
      </w:r>
      <w:r>
        <w:rPr>
          <w:sz w:val="24"/>
          <w:szCs w:val="24"/>
        </w:rPr>
        <w:t xml:space="preserve">   указания  по   определению  величины  сметной  прибыли  в строительстве ( МДС 81-25.2001), утвержденными постановлением Госстроя России от 28.02.2001 № 15;</w:t>
      </w:r>
    </w:p>
    <w:p w:rsidR="00A2118F" w:rsidRDefault="00A2118F" w:rsidP="001B2B33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A35302">
        <w:rPr>
          <w:b/>
        </w:rPr>
        <w:t xml:space="preserve"> - </w:t>
      </w:r>
      <w:r w:rsidRPr="00A35302">
        <w:rPr>
          <w:b/>
          <w:bCs/>
        </w:rPr>
        <w:t>Сборник</w:t>
      </w:r>
      <w:r>
        <w:rPr>
          <w:bCs/>
        </w:rPr>
        <w:t xml:space="preserve">сметных норм дополнительных затрат при производстве ремонтно-строительных работ в зимнее время (ГСН </w:t>
      </w:r>
      <w:r>
        <w:t>81-05-02-2007</w:t>
      </w:r>
      <w:r>
        <w:rPr>
          <w:bCs/>
        </w:rPr>
        <w:t xml:space="preserve"> );</w:t>
      </w:r>
      <w:r w:rsidRPr="007F42F7">
        <w:rPr>
          <w:b/>
          <w:bCs/>
        </w:rPr>
        <w:t>  </w:t>
      </w:r>
    </w:p>
    <w:p w:rsidR="00A2118F" w:rsidRPr="00A35302" w:rsidRDefault="00A2118F" w:rsidP="001B2B33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A35302">
        <w:rPr>
          <w:b/>
          <w:bCs/>
        </w:rPr>
        <w:t>- Сборник</w:t>
      </w:r>
      <w:r>
        <w:rPr>
          <w:bCs/>
        </w:rPr>
        <w:t xml:space="preserve"> сметных норм дополнительных затрат при производстве строительно-монтажных работ </w:t>
      </w:r>
      <w:r w:rsidRPr="00A35302">
        <w:rPr>
          <w:bCs/>
        </w:rPr>
        <w:t>в зимнее время (ГСНр</w:t>
      </w:r>
      <w:r w:rsidRPr="00A35302">
        <w:t>81-05-02-2001</w:t>
      </w:r>
      <w:r w:rsidRPr="00A35302">
        <w:rPr>
          <w:bCs/>
        </w:rPr>
        <w:t xml:space="preserve"> );</w:t>
      </w:r>
      <w:r w:rsidRPr="00A35302">
        <w:rPr>
          <w:b/>
          <w:bCs/>
        </w:rPr>
        <w:t>  </w:t>
      </w:r>
    </w:p>
    <w:p w:rsidR="00A2118F" w:rsidRDefault="00A2118F" w:rsidP="008A2E34">
      <w:pPr>
        <w:tabs>
          <w:tab w:val="left" w:pos="567"/>
          <w:tab w:val="left" w:pos="851"/>
          <w:tab w:val="left" w:pos="1134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Сборник</w:t>
      </w:r>
      <w:r>
        <w:rPr>
          <w:sz w:val="24"/>
          <w:szCs w:val="24"/>
        </w:rPr>
        <w:t xml:space="preserve"> сметных норм затрат на строительство   зданий и сооружений при производстве ремонтно-строительных работ (ГСНр 81-05-01-2001);</w:t>
      </w:r>
      <w:bookmarkStart w:id="0" w:name="_GoBack"/>
      <w:bookmarkEnd w:id="0"/>
    </w:p>
    <w:p w:rsidR="00A2118F" w:rsidRPr="00880C34" w:rsidRDefault="00A2118F" w:rsidP="008A2E34">
      <w:pPr>
        <w:tabs>
          <w:tab w:val="left" w:pos="851"/>
          <w:tab w:val="left" w:pos="1134"/>
        </w:tabs>
        <w:ind w:firstLine="0"/>
        <w:rPr>
          <w:sz w:val="24"/>
          <w:szCs w:val="24"/>
          <w:u w:val="single"/>
        </w:rPr>
      </w:pPr>
      <w:r w:rsidRPr="00A35302">
        <w:rPr>
          <w:b/>
          <w:sz w:val="24"/>
          <w:szCs w:val="24"/>
        </w:rPr>
        <w:t>-</w:t>
      </w:r>
      <w:r w:rsidRPr="00880C34">
        <w:rPr>
          <w:b/>
          <w:sz w:val="24"/>
          <w:szCs w:val="24"/>
          <w:u w:val="single"/>
        </w:rPr>
        <w:t>Правила</w:t>
      </w:r>
      <w:r w:rsidRPr="00880C34">
        <w:rPr>
          <w:sz w:val="24"/>
          <w:szCs w:val="24"/>
          <w:u w:val="single"/>
        </w:rPr>
        <w:t xml:space="preserve"> и нормы технической эксплуатации жилищного фонда МДК 2-03.2003, утвержденными   Постановлением Госстроя России от 27.09.2003 г. № 170.</w:t>
      </w:r>
    </w:p>
    <w:p w:rsidR="00A2118F" w:rsidRPr="00A26087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 xml:space="preserve">- ВСН 58-88 </w:t>
      </w:r>
      <w:r w:rsidRPr="00A35302">
        <w:rPr>
          <w:b/>
          <w:sz w:val="24"/>
          <w:szCs w:val="24"/>
          <w:vertAlign w:val="subscript"/>
        </w:rPr>
        <w:t>(р)</w:t>
      </w:r>
      <w:r>
        <w:rPr>
          <w:sz w:val="24"/>
          <w:szCs w:val="24"/>
        </w:rPr>
        <w:t>, утвержденными приказом Государственного комитета по архитектуре и градостроительству при Госстрое СССР от 23.11.1988 № 312</w:t>
      </w:r>
      <w:r w:rsidRPr="00A26087">
        <w:rPr>
          <w:sz w:val="24"/>
          <w:szCs w:val="24"/>
        </w:rPr>
        <w:t>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 Письмо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Росстроя      от   18.11.2004    № АП-5536/06    «О   порядке    применения  нормативов сметной прибыли в строительстве »;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Письмо</w:t>
      </w:r>
      <w:r>
        <w:rPr>
          <w:sz w:val="24"/>
          <w:szCs w:val="24"/>
        </w:rPr>
        <w:t xml:space="preserve"> Госстроя России от 06.10.2003 № НЗ-6292/10 «О порядке определения сметной  стоимости  работ, выполняемых  организациями,  работающими  по  упрощенной системе налогообложения»;</w:t>
      </w:r>
    </w:p>
    <w:p w:rsidR="00A2118F" w:rsidRDefault="00A2118F" w:rsidP="001B2B33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Письмо</w:t>
      </w:r>
      <w:r>
        <w:rPr>
          <w:sz w:val="24"/>
          <w:szCs w:val="24"/>
        </w:rPr>
        <w:t>Министерства регионального развития РФ от 13 апреля 2011 г. № ВТ-386/08;</w:t>
      </w: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  <w:r w:rsidRPr="00A35302">
        <w:rPr>
          <w:b/>
          <w:sz w:val="24"/>
          <w:szCs w:val="24"/>
        </w:rPr>
        <w:t>- Письмо</w:t>
      </w:r>
      <w:r>
        <w:rPr>
          <w:sz w:val="24"/>
          <w:szCs w:val="24"/>
        </w:rPr>
        <w:t xml:space="preserve">Министерства регионального развития РФ </w:t>
      </w:r>
      <w:r w:rsidRPr="00DF3833">
        <w:rPr>
          <w:sz w:val="24"/>
          <w:szCs w:val="24"/>
        </w:rPr>
        <w:t>от 27 ноября 2012 г. № 2536-ИП/12/ГС</w:t>
      </w:r>
      <w:r>
        <w:rPr>
          <w:sz w:val="24"/>
          <w:szCs w:val="24"/>
        </w:rPr>
        <w:t>;</w:t>
      </w:r>
    </w:p>
    <w:p w:rsidR="00A2118F" w:rsidRPr="00D9046A" w:rsidRDefault="00A2118F" w:rsidP="008A2E34">
      <w:pPr>
        <w:tabs>
          <w:tab w:val="left" w:pos="851"/>
        </w:tabs>
        <w:ind w:firstLine="0"/>
        <w:rPr>
          <w:b/>
          <w:sz w:val="24"/>
          <w:szCs w:val="24"/>
        </w:rPr>
      </w:pPr>
      <w:r w:rsidRPr="00D9046A">
        <w:rPr>
          <w:b/>
          <w:sz w:val="24"/>
          <w:szCs w:val="24"/>
        </w:rPr>
        <w:t>- СБЦП 81-2001-05</w:t>
      </w:r>
      <w:r>
        <w:rPr>
          <w:b/>
          <w:sz w:val="24"/>
          <w:szCs w:val="24"/>
        </w:rPr>
        <w:t xml:space="preserve"> </w:t>
      </w:r>
      <w:r w:rsidRPr="00D9046A">
        <w:rPr>
          <w:sz w:val="24"/>
          <w:szCs w:val="24"/>
        </w:rPr>
        <w:t>Нормативы</w:t>
      </w:r>
      <w:r>
        <w:rPr>
          <w:sz w:val="24"/>
          <w:szCs w:val="24"/>
        </w:rPr>
        <w:t xml:space="preserve"> подготовки технической документации для капитального ремонта зданий и сооружений жилищно-гражданского назначения.</w:t>
      </w:r>
    </w:p>
    <w:p w:rsidR="00A2118F" w:rsidRPr="007F6A99" w:rsidRDefault="00A2118F" w:rsidP="007F6A99">
      <w:pPr>
        <w:ind w:firstLine="0"/>
        <w:rPr>
          <w:rFonts w:ascii="Arial" w:hAnsi="Arial" w:cs="Arial"/>
          <w:b/>
        </w:rPr>
      </w:pPr>
      <w:r w:rsidRPr="007F6A99">
        <w:rPr>
          <w:sz w:val="24"/>
          <w:szCs w:val="24"/>
        </w:rPr>
        <w:t xml:space="preserve">    -</w:t>
      </w:r>
      <w:r w:rsidRPr="007F6A99">
        <w:rPr>
          <w:b/>
          <w:sz w:val="24"/>
          <w:szCs w:val="24"/>
        </w:rPr>
        <w:t>Письмо</w:t>
      </w:r>
      <w:r w:rsidRPr="007F6A99">
        <w:rPr>
          <w:sz w:val="24"/>
          <w:szCs w:val="24"/>
        </w:rPr>
        <w:t xml:space="preserve"> Министерства строительства и ЖКХ РФ от 23 марта 2015 г. № 7830-ЛС/03</w:t>
      </w:r>
      <w:r w:rsidRPr="007F6A99">
        <w:rPr>
          <w:spacing w:val="0"/>
          <w:kern w:val="0"/>
          <w:sz w:val="24"/>
          <w:szCs w:val="24"/>
          <w:lang w:eastAsia="en-US"/>
        </w:rPr>
        <w:t>«О расчетах за выполненные работы</w:t>
      </w:r>
      <w:r>
        <w:rPr>
          <w:spacing w:val="0"/>
          <w:kern w:val="0"/>
          <w:sz w:val="24"/>
          <w:szCs w:val="24"/>
          <w:lang w:eastAsia="en-US"/>
        </w:rPr>
        <w:t xml:space="preserve"> .</w:t>
      </w:r>
      <w:r w:rsidRPr="007F6A99">
        <w:rPr>
          <w:spacing w:val="0"/>
          <w:kern w:val="0"/>
          <w:sz w:val="24"/>
          <w:szCs w:val="24"/>
          <w:lang w:eastAsia="en-US"/>
        </w:rPr>
        <w:t>..»</w:t>
      </w:r>
      <w:r w:rsidRPr="007F6A99">
        <w:rPr>
          <w:sz w:val="24"/>
          <w:szCs w:val="24"/>
        </w:rPr>
        <w:t>.</w:t>
      </w:r>
    </w:p>
    <w:p w:rsidR="00A2118F" w:rsidRPr="007F6A99" w:rsidRDefault="00A2118F" w:rsidP="007F6A99">
      <w:pPr>
        <w:spacing w:after="160" w:line="259" w:lineRule="auto"/>
        <w:ind w:firstLine="0"/>
        <w:contextualSpacing/>
        <w:rPr>
          <w:spacing w:val="0"/>
          <w:kern w:val="0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    - </w:t>
      </w:r>
      <w:r w:rsidRPr="007F6A99">
        <w:rPr>
          <w:b/>
          <w:sz w:val="24"/>
          <w:szCs w:val="24"/>
        </w:rPr>
        <w:t>Письмо</w:t>
      </w:r>
      <w:r w:rsidRPr="007F6A99">
        <w:rPr>
          <w:sz w:val="24"/>
          <w:szCs w:val="24"/>
        </w:rPr>
        <w:t xml:space="preserve"> Министерства строительства и ЖКХ РФ </w:t>
      </w:r>
      <w:r>
        <w:rPr>
          <w:sz w:val="24"/>
          <w:szCs w:val="24"/>
        </w:rPr>
        <w:t xml:space="preserve">от 25 сентября 2015 г. № </w:t>
      </w:r>
      <w:r w:rsidRPr="007F6A99">
        <w:rPr>
          <w:sz w:val="24"/>
          <w:szCs w:val="24"/>
        </w:rPr>
        <w:t>30</w:t>
      </w:r>
      <w:r>
        <w:rPr>
          <w:sz w:val="24"/>
          <w:szCs w:val="24"/>
        </w:rPr>
        <w:t>968-</w:t>
      </w:r>
      <w:r w:rsidRPr="007F6A99">
        <w:rPr>
          <w:sz w:val="24"/>
          <w:szCs w:val="24"/>
        </w:rPr>
        <w:t>С</w:t>
      </w:r>
      <w:r>
        <w:rPr>
          <w:sz w:val="24"/>
          <w:szCs w:val="24"/>
        </w:rPr>
        <w:t xml:space="preserve">Г/08 </w:t>
      </w:r>
      <w:r w:rsidRPr="007F6A99">
        <w:rPr>
          <w:spacing w:val="0"/>
          <w:kern w:val="0"/>
          <w:sz w:val="24"/>
          <w:szCs w:val="24"/>
          <w:lang w:eastAsia="en-US"/>
        </w:rPr>
        <w:t>«О порядке разработки индексов, предназначенных для взаиморасчетов за выполненные работы в п</w:t>
      </w:r>
      <w:r>
        <w:rPr>
          <w:spacing w:val="0"/>
          <w:kern w:val="0"/>
          <w:sz w:val="24"/>
          <w:szCs w:val="24"/>
          <w:lang w:eastAsia="en-US"/>
        </w:rPr>
        <w:t>ределах твердой договорной цены</w:t>
      </w:r>
      <w:r w:rsidRPr="007F6A99">
        <w:rPr>
          <w:spacing w:val="0"/>
          <w:kern w:val="0"/>
          <w:sz w:val="24"/>
          <w:szCs w:val="24"/>
          <w:lang w:eastAsia="en-US"/>
        </w:rPr>
        <w:t>»</w:t>
      </w:r>
      <w:r>
        <w:rPr>
          <w:spacing w:val="0"/>
          <w:kern w:val="0"/>
          <w:sz w:val="24"/>
          <w:szCs w:val="24"/>
          <w:lang w:eastAsia="en-US"/>
        </w:rPr>
        <w:t>.</w:t>
      </w: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  <w:r w:rsidRPr="007F6A99">
        <w:rPr>
          <w:sz w:val="24"/>
          <w:szCs w:val="24"/>
        </w:rPr>
        <w:t>.</w:t>
      </w: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</w:p>
    <w:p w:rsidR="00A2118F" w:rsidRDefault="00A2118F" w:rsidP="008A2E34">
      <w:pPr>
        <w:tabs>
          <w:tab w:val="left" w:pos="851"/>
        </w:tabs>
        <w:ind w:firstLine="0"/>
        <w:rPr>
          <w:sz w:val="24"/>
          <w:szCs w:val="24"/>
        </w:rPr>
      </w:pP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  <w:r w:rsidRPr="000B2259">
        <w:rPr>
          <w:b/>
          <w:sz w:val="24"/>
          <w:szCs w:val="24"/>
        </w:rPr>
        <w:t xml:space="preserve">    УТВЕРЖДАЮ:</w:t>
      </w: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</w:p>
    <w:p w:rsidR="00A2118F" w:rsidRPr="000B2259" w:rsidRDefault="00A2118F" w:rsidP="00A35302">
      <w:pPr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Зам. </w:t>
      </w:r>
      <w:r>
        <w:rPr>
          <w:b/>
          <w:sz w:val="24"/>
          <w:szCs w:val="24"/>
          <w:u w:val="single"/>
        </w:rPr>
        <w:t>управляющего</w:t>
      </w:r>
      <w:r w:rsidRPr="000B2259">
        <w:rPr>
          <w:b/>
          <w:sz w:val="24"/>
          <w:szCs w:val="24"/>
          <w:u w:val="single"/>
        </w:rPr>
        <w:t xml:space="preserve"> банком Х</w:t>
      </w: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  <w:r w:rsidRPr="000B2259">
        <w:rPr>
          <w:b/>
          <w:sz w:val="24"/>
          <w:szCs w:val="24"/>
        </w:rPr>
        <w:t xml:space="preserve">                                                                               (должность)</w:t>
      </w: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  <w:r w:rsidRPr="000B2259">
        <w:rPr>
          <w:b/>
          <w:sz w:val="24"/>
          <w:szCs w:val="24"/>
        </w:rPr>
        <w:t xml:space="preserve">                                                                 _________________ </w:t>
      </w:r>
      <w:r w:rsidRPr="000B2259">
        <w:rPr>
          <w:b/>
          <w:sz w:val="24"/>
          <w:szCs w:val="24"/>
          <w:u w:val="single"/>
        </w:rPr>
        <w:t>Кузнецов А.П.</w:t>
      </w: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  <w:r w:rsidRPr="000B2259">
        <w:rPr>
          <w:b/>
          <w:sz w:val="24"/>
          <w:szCs w:val="24"/>
        </w:rPr>
        <w:t xml:space="preserve">                                                                    (подпись)                  (фамилия)</w:t>
      </w:r>
    </w:p>
    <w:p w:rsidR="00A2118F" w:rsidRPr="000B2259" w:rsidRDefault="00A2118F" w:rsidP="00A3530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«24» февраля  20 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 xml:space="preserve">16  </w:t>
      </w:r>
      <w:r w:rsidRPr="000B2259">
        <w:rPr>
          <w:b/>
          <w:sz w:val="24"/>
          <w:szCs w:val="24"/>
        </w:rPr>
        <w:t>г.</w:t>
      </w:r>
    </w:p>
    <w:p w:rsidR="00A2118F" w:rsidRPr="00AD3B53" w:rsidRDefault="00A2118F" w:rsidP="00A35302">
      <w:pPr>
        <w:jc w:val="center"/>
        <w:rPr>
          <w:sz w:val="24"/>
          <w:szCs w:val="24"/>
        </w:rPr>
      </w:pPr>
    </w:p>
    <w:p w:rsidR="00A2118F" w:rsidRPr="00AD3B53" w:rsidRDefault="00A2118F" w:rsidP="00A35302">
      <w:pPr>
        <w:jc w:val="center"/>
        <w:rPr>
          <w:b/>
          <w:sz w:val="24"/>
          <w:szCs w:val="24"/>
        </w:rPr>
      </w:pPr>
    </w:p>
    <w:p w:rsidR="00A2118F" w:rsidRPr="005C35D3" w:rsidRDefault="00A2118F" w:rsidP="00A35302">
      <w:pPr>
        <w:jc w:val="center"/>
        <w:rPr>
          <w:b/>
          <w:sz w:val="28"/>
          <w:szCs w:val="28"/>
        </w:rPr>
      </w:pPr>
      <w:r w:rsidRPr="005C35D3">
        <w:rPr>
          <w:b/>
          <w:sz w:val="28"/>
          <w:szCs w:val="28"/>
        </w:rPr>
        <w:t>Дефектная ведомость</w:t>
      </w:r>
    </w:p>
    <w:p w:rsidR="00A2118F" w:rsidRPr="005C35D3" w:rsidRDefault="00A2118F" w:rsidP="00A35302">
      <w:pPr>
        <w:jc w:val="center"/>
        <w:rPr>
          <w:b/>
          <w:sz w:val="28"/>
          <w:szCs w:val="28"/>
        </w:rPr>
      </w:pPr>
      <w:r w:rsidRPr="005C35D3">
        <w:rPr>
          <w:b/>
          <w:sz w:val="28"/>
          <w:szCs w:val="28"/>
        </w:rPr>
        <w:t>выборочный капитальный ремонт</w:t>
      </w:r>
    </w:p>
    <w:p w:rsidR="00A2118F" w:rsidRPr="005C35D3" w:rsidRDefault="00A2118F" w:rsidP="00A35302">
      <w:pPr>
        <w:jc w:val="center"/>
        <w:rPr>
          <w:sz w:val="28"/>
          <w:szCs w:val="28"/>
        </w:rPr>
      </w:pPr>
    </w:p>
    <w:p w:rsidR="00A2118F" w:rsidRPr="005C35D3" w:rsidRDefault="00A2118F" w:rsidP="00A3530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Здание</w:t>
      </w:r>
      <w:r w:rsidRPr="005C35D3">
        <w:rPr>
          <w:b/>
          <w:sz w:val="28"/>
          <w:szCs w:val="28"/>
          <w:u w:val="single"/>
        </w:rPr>
        <w:t xml:space="preserve"> банка Х_</w:t>
      </w:r>
      <w:r>
        <w:rPr>
          <w:b/>
          <w:sz w:val="28"/>
          <w:szCs w:val="28"/>
          <w:u w:val="single"/>
        </w:rPr>
        <w:t>, г. Нижневартовск, ул. Малахова,21____</w:t>
      </w:r>
    </w:p>
    <w:p w:rsidR="00A2118F" w:rsidRPr="005C35D3" w:rsidRDefault="00A2118F" w:rsidP="00A35302">
      <w:pPr>
        <w:jc w:val="center"/>
        <w:rPr>
          <w:sz w:val="28"/>
          <w:szCs w:val="28"/>
        </w:rPr>
      </w:pPr>
      <w:r w:rsidRPr="005C35D3">
        <w:rPr>
          <w:sz w:val="28"/>
          <w:szCs w:val="28"/>
        </w:rPr>
        <w:t>(наименование здания или сооружения, адрес)</w:t>
      </w:r>
    </w:p>
    <w:p w:rsidR="00A2118F" w:rsidRPr="005C35D3" w:rsidRDefault="00A2118F" w:rsidP="00A35302">
      <w:pPr>
        <w:rPr>
          <w:sz w:val="28"/>
          <w:szCs w:val="28"/>
        </w:rPr>
      </w:pPr>
      <w:r w:rsidRPr="005C35D3">
        <w:rPr>
          <w:b/>
          <w:sz w:val="28"/>
          <w:szCs w:val="28"/>
        </w:rPr>
        <w:t xml:space="preserve"> по состоянию на </w:t>
      </w:r>
      <w:r w:rsidRPr="000B2259">
        <w:rPr>
          <w:b/>
          <w:sz w:val="28"/>
          <w:szCs w:val="28"/>
          <w:u w:val="single"/>
        </w:rPr>
        <w:t>_</w:t>
      </w:r>
      <w:r>
        <w:rPr>
          <w:b/>
          <w:sz w:val="28"/>
          <w:szCs w:val="28"/>
          <w:u w:val="single"/>
        </w:rPr>
        <w:t>01.03.2016</w:t>
      </w:r>
      <w:r w:rsidRPr="000B2259">
        <w:rPr>
          <w:b/>
          <w:sz w:val="28"/>
          <w:szCs w:val="28"/>
          <w:u w:val="single"/>
        </w:rPr>
        <w:t>г._____</w:t>
      </w:r>
    </w:p>
    <w:p w:rsidR="00A2118F" w:rsidRPr="005C35D3" w:rsidRDefault="00A2118F" w:rsidP="00A35302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5C35D3">
        <w:rPr>
          <w:sz w:val="28"/>
          <w:szCs w:val="28"/>
        </w:rPr>
        <w:t>число, месяц, год )</w:t>
      </w:r>
    </w:p>
    <w:p w:rsidR="00A2118F" w:rsidRPr="005C35D3" w:rsidRDefault="00A2118F" w:rsidP="00A3530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Условия производства </w:t>
      </w:r>
      <w:r w:rsidRPr="005C35D3">
        <w:rPr>
          <w:b/>
          <w:sz w:val="28"/>
          <w:szCs w:val="28"/>
        </w:rPr>
        <w:t>работ</w:t>
      </w:r>
      <w:r w:rsidRPr="005C35D3">
        <w:rPr>
          <w:sz w:val="28"/>
          <w:szCs w:val="28"/>
        </w:rPr>
        <w:t>:  Ремонтные работы производятся в существующем здании, помещения освобождены от оборудования и других предметов, мешающих нормальному производству работ</w:t>
      </w:r>
      <w:r w:rsidRPr="005C35D3">
        <w:rPr>
          <w:i/>
          <w:sz w:val="28"/>
          <w:szCs w:val="28"/>
        </w:rPr>
        <w:t>(п.1 Приложения 3 МДС 81-38.2004)</w:t>
      </w:r>
      <w:r w:rsidRPr="005C35D3">
        <w:rPr>
          <w:sz w:val="28"/>
          <w:szCs w:val="28"/>
        </w:rPr>
        <w:t xml:space="preserve">.                                                                                                                               </w:t>
      </w:r>
    </w:p>
    <w:p w:rsidR="00A2118F" w:rsidRPr="00AD3B53" w:rsidRDefault="00A2118F" w:rsidP="00A35302">
      <w:pPr>
        <w:rPr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817"/>
        <w:gridCol w:w="1260"/>
        <w:gridCol w:w="910"/>
        <w:gridCol w:w="3794"/>
      </w:tblGrid>
      <w:tr w:rsidR="00A2118F" w:rsidRPr="00AD3B53" w:rsidTr="005C35D3">
        <w:tc>
          <w:tcPr>
            <w:tcW w:w="817" w:type="dxa"/>
            <w:vAlign w:val="center"/>
          </w:tcPr>
          <w:p w:rsidR="00A2118F" w:rsidRDefault="00A2118F" w:rsidP="00DF3D9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</w:t>
            </w:r>
          </w:p>
          <w:p w:rsidR="00A2118F" w:rsidRPr="00AD3B53" w:rsidRDefault="00A2118F" w:rsidP="00DF3D9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</w:t>
            </w:r>
          </w:p>
        </w:tc>
        <w:tc>
          <w:tcPr>
            <w:tcW w:w="3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  <w:p w:rsidR="00A2118F" w:rsidRPr="00AD3B53" w:rsidRDefault="00A2118F" w:rsidP="00DF3D9D">
            <w:pPr>
              <w:rPr>
                <w:sz w:val="24"/>
                <w:szCs w:val="24"/>
              </w:rPr>
            </w:pPr>
            <w:r w:rsidRPr="00AD3B53">
              <w:rPr>
                <w:sz w:val="24"/>
                <w:szCs w:val="24"/>
              </w:rPr>
              <w:t>Наименование  работ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  <w:r w:rsidRPr="00AD3B53">
              <w:rPr>
                <w:sz w:val="24"/>
                <w:szCs w:val="24"/>
              </w:rPr>
              <w:t xml:space="preserve">Един. </w:t>
            </w:r>
          </w:p>
          <w:p w:rsidR="00A2118F" w:rsidRPr="00AD3B53" w:rsidRDefault="00A2118F" w:rsidP="00D241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D3B53">
              <w:rPr>
                <w:sz w:val="24"/>
                <w:szCs w:val="24"/>
              </w:rPr>
              <w:t>змере</w:t>
            </w:r>
            <w:r>
              <w:rPr>
                <w:sz w:val="24"/>
                <w:szCs w:val="24"/>
              </w:rPr>
              <w:t>н.</w:t>
            </w:r>
          </w:p>
        </w:tc>
        <w:tc>
          <w:tcPr>
            <w:tcW w:w="910" w:type="dxa"/>
          </w:tcPr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</w:p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  <w:r w:rsidRPr="00AD3B53">
              <w:rPr>
                <w:sz w:val="24"/>
                <w:szCs w:val="24"/>
              </w:rPr>
              <w:t>Коли-</w:t>
            </w:r>
          </w:p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  <w:r w:rsidRPr="00AD3B53">
              <w:rPr>
                <w:sz w:val="24"/>
                <w:szCs w:val="24"/>
              </w:rPr>
              <w:t>чество</w:t>
            </w: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  <w:r w:rsidRPr="00AD3B53">
              <w:rPr>
                <w:sz w:val="24"/>
                <w:szCs w:val="24"/>
              </w:rPr>
              <w:t xml:space="preserve">Примечание </w:t>
            </w: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3817" w:type="dxa"/>
          </w:tcPr>
          <w:p w:rsidR="00A2118F" w:rsidRPr="00AD3B53" w:rsidRDefault="00A2118F" w:rsidP="00DF3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2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0" w:type="dxa"/>
          </w:tcPr>
          <w:p w:rsidR="00A2118F" w:rsidRPr="00AD3B53" w:rsidRDefault="00A2118F" w:rsidP="00DF3D9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</w:t>
            </w:r>
          </w:p>
        </w:tc>
        <w:tc>
          <w:tcPr>
            <w:tcW w:w="3794" w:type="dxa"/>
          </w:tcPr>
          <w:p w:rsidR="00A2118F" w:rsidRPr="00AD3B53" w:rsidRDefault="00A2118F" w:rsidP="00DF3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5</w:t>
            </w: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Default="00A2118F" w:rsidP="00DF3D9D">
            <w:pPr>
              <w:jc w:val="center"/>
              <w:rPr>
                <w:sz w:val="24"/>
                <w:szCs w:val="24"/>
              </w:rPr>
            </w:pPr>
          </w:p>
          <w:p w:rsidR="00A2118F" w:rsidRDefault="00A2118F" w:rsidP="005C35D3">
            <w:pPr>
              <w:pStyle w:val="ListParagraph"/>
              <w:numPr>
                <w:ilvl w:val="0"/>
                <w:numId w:val="2"/>
              </w:numPr>
              <w:ind w:left="-108" w:hanging="89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Pr="0034658B">
              <w:rPr>
                <w:b/>
                <w:sz w:val="28"/>
                <w:szCs w:val="28"/>
              </w:rPr>
              <w:t>Об</w:t>
            </w:r>
            <w:r>
              <w:rPr>
                <w:b/>
                <w:sz w:val="28"/>
                <w:szCs w:val="28"/>
              </w:rPr>
              <w:t>1. Об</w:t>
            </w:r>
            <w:r w:rsidRPr="0034658B">
              <w:rPr>
                <w:b/>
                <w:sz w:val="28"/>
                <w:szCs w:val="28"/>
              </w:rPr>
              <w:t xml:space="preserve">щестроительные </w:t>
            </w:r>
          </w:p>
          <w:p w:rsidR="00A2118F" w:rsidRPr="0034658B" w:rsidRDefault="00A2118F" w:rsidP="005C35D3">
            <w:pPr>
              <w:pStyle w:val="ListParagraph"/>
              <w:numPr>
                <w:ilvl w:val="0"/>
                <w:numId w:val="2"/>
              </w:numPr>
              <w:ind w:left="-108" w:hanging="893"/>
              <w:rPr>
                <w:b/>
                <w:sz w:val="28"/>
                <w:szCs w:val="28"/>
              </w:rPr>
            </w:pPr>
            <w:r w:rsidRPr="0034658B">
              <w:rPr>
                <w:b/>
                <w:sz w:val="28"/>
                <w:szCs w:val="28"/>
              </w:rPr>
              <w:t>рабо</w:t>
            </w:r>
            <w:r>
              <w:rPr>
                <w:b/>
                <w:sz w:val="28"/>
                <w:szCs w:val="28"/>
              </w:rPr>
              <w:t xml:space="preserve"> рабо</w:t>
            </w:r>
            <w:r w:rsidRPr="0034658B">
              <w:rPr>
                <w:b/>
                <w:sz w:val="28"/>
                <w:szCs w:val="28"/>
              </w:rPr>
              <w:t>ты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Pr="005C35D3" w:rsidRDefault="00A2118F" w:rsidP="005C35D3">
            <w:pPr>
              <w:jc w:val="left"/>
              <w:rPr>
                <w:b/>
                <w:sz w:val="28"/>
                <w:szCs w:val="28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  <w:p w:rsidR="00A2118F" w:rsidRPr="00AD3B53" w:rsidRDefault="00A2118F" w:rsidP="005C35D3">
            <w:pPr>
              <w:jc w:val="left"/>
              <w:rPr>
                <w:sz w:val="24"/>
                <w:szCs w:val="24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5C35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Pr="0034658B" w:rsidRDefault="00A2118F" w:rsidP="0034658B">
            <w:pPr>
              <w:ind w:firstLine="0"/>
              <w:rPr>
                <w:b/>
                <w:sz w:val="28"/>
                <w:szCs w:val="28"/>
              </w:rPr>
            </w:pPr>
            <w:r w:rsidRPr="0034658B">
              <w:rPr>
                <w:b/>
                <w:sz w:val="28"/>
                <w:szCs w:val="28"/>
              </w:rPr>
              <w:t>2.Внутренние санитарно-</w:t>
            </w:r>
          </w:p>
          <w:p w:rsidR="00A2118F" w:rsidRPr="0034658B" w:rsidRDefault="00A2118F" w:rsidP="0034658B">
            <w:pPr>
              <w:ind w:firstLine="0"/>
              <w:rPr>
                <w:b/>
                <w:sz w:val="28"/>
                <w:szCs w:val="28"/>
              </w:rPr>
            </w:pPr>
            <w:r w:rsidRPr="0034658B">
              <w:rPr>
                <w:b/>
                <w:sz w:val="28"/>
                <w:szCs w:val="28"/>
              </w:rPr>
              <w:t xml:space="preserve"> технические работы</w:t>
            </w:r>
          </w:p>
        </w:tc>
        <w:tc>
          <w:tcPr>
            <w:tcW w:w="1260" w:type="dxa"/>
          </w:tcPr>
          <w:p w:rsidR="00A2118F" w:rsidRPr="00AD3B53" w:rsidRDefault="00A2118F" w:rsidP="005C35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5C35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5C35D3">
            <w:pPr>
              <w:jc w:val="center"/>
              <w:rPr>
                <w:sz w:val="24"/>
                <w:szCs w:val="24"/>
              </w:rPr>
            </w:pP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Pr="005C35D3" w:rsidRDefault="00A2118F" w:rsidP="005C35D3">
            <w:pPr>
              <w:jc w:val="left"/>
              <w:rPr>
                <w:b/>
                <w:sz w:val="28"/>
                <w:szCs w:val="28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  <w:p w:rsidR="00A2118F" w:rsidRPr="005C35D3" w:rsidRDefault="00A2118F" w:rsidP="005C35D3">
            <w:pPr>
              <w:jc w:val="left"/>
              <w:rPr>
                <w:b/>
                <w:sz w:val="28"/>
                <w:szCs w:val="28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Pr="0034658B" w:rsidRDefault="00A2118F" w:rsidP="005C35D3">
            <w:pPr>
              <w:rPr>
                <w:b/>
                <w:sz w:val="28"/>
                <w:szCs w:val="28"/>
              </w:rPr>
            </w:pPr>
          </w:p>
          <w:p w:rsidR="00A2118F" w:rsidRPr="0034658B" w:rsidRDefault="00A2118F" w:rsidP="005C35D3">
            <w:pPr>
              <w:ind w:left="60" w:firstLine="0"/>
              <w:rPr>
                <w:b/>
                <w:sz w:val="28"/>
                <w:szCs w:val="28"/>
              </w:rPr>
            </w:pPr>
            <w:r w:rsidRPr="0034658B">
              <w:rPr>
                <w:b/>
                <w:sz w:val="28"/>
                <w:szCs w:val="28"/>
              </w:rPr>
              <w:t>3. Монтажные работы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</w:tr>
      <w:tr w:rsidR="00A2118F" w:rsidRPr="00AD3B53" w:rsidTr="005C35D3">
        <w:tc>
          <w:tcPr>
            <w:tcW w:w="817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2118F" w:rsidRPr="005C35D3" w:rsidRDefault="00A2118F" w:rsidP="005C35D3">
            <w:pPr>
              <w:jc w:val="left"/>
              <w:rPr>
                <w:b/>
                <w:sz w:val="28"/>
                <w:szCs w:val="28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  <w:p w:rsidR="00A2118F" w:rsidRPr="005C35D3" w:rsidRDefault="00A2118F" w:rsidP="005C35D3">
            <w:pPr>
              <w:jc w:val="left"/>
              <w:rPr>
                <w:b/>
                <w:sz w:val="28"/>
                <w:szCs w:val="28"/>
              </w:rPr>
            </w:pPr>
            <w:r w:rsidRPr="005C3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4" w:type="dxa"/>
          </w:tcPr>
          <w:p w:rsidR="00A2118F" w:rsidRPr="00AD3B53" w:rsidRDefault="00A2118F" w:rsidP="00DF3D9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118F" w:rsidRPr="0034658B" w:rsidRDefault="00A2118F" w:rsidP="00A35302">
      <w:pPr>
        <w:rPr>
          <w:b/>
          <w:sz w:val="24"/>
          <w:szCs w:val="24"/>
        </w:rPr>
      </w:pPr>
    </w:p>
    <w:p w:rsidR="00A2118F" w:rsidRPr="0034658B" w:rsidRDefault="00A2118F" w:rsidP="00A35302">
      <w:pPr>
        <w:ind w:firstLine="0"/>
        <w:rPr>
          <w:b/>
          <w:sz w:val="24"/>
          <w:szCs w:val="24"/>
        </w:rPr>
      </w:pPr>
      <w:r w:rsidRPr="0034658B">
        <w:rPr>
          <w:b/>
          <w:sz w:val="24"/>
          <w:szCs w:val="24"/>
        </w:rPr>
        <w:t>Составил:  __________________ _______________ ___________________</w:t>
      </w:r>
    </w:p>
    <w:p w:rsidR="00A2118F" w:rsidRPr="0034658B" w:rsidRDefault="00A2118F" w:rsidP="00A35302">
      <w:pPr>
        <w:rPr>
          <w:b/>
          <w:sz w:val="24"/>
          <w:szCs w:val="24"/>
        </w:rPr>
      </w:pPr>
      <w:r w:rsidRPr="0034658B">
        <w:rPr>
          <w:b/>
          <w:sz w:val="24"/>
          <w:szCs w:val="24"/>
        </w:rPr>
        <w:t xml:space="preserve">                     (должность)              (подпись)                    (фамилия)</w:t>
      </w:r>
    </w:p>
    <w:p w:rsidR="00A2118F" w:rsidRPr="0034658B" w:rsidRDefault="00A2118F" w:rsidP="00A35302">
      <w:pPr>
        <w:rPr>
          <w:b/>
          <w:sz w:val="24"/>
          <w:szCs w:val="24"/>
        </w:rPr>
      </w:pPr>
    </w:p>
    <w:p w:rsidR="00A2118F" w:rsidRPr="0034658B" w:rsidRDefault="00A2118F" w:rsidP="00A35302">
      <w:pPr>
        <w:rPr>
          <w:b/>
          <w:sz w:val="24"/>
          <w:szCs w:val="24"/>
        </w:rPr>
      </w:pPr>
    </w:p>
    <w:p w:rsidR="00A2118F" w:rsidRPr="0034658B" w:rsidRDefault="00A2118F" w:rsidP="0034658B">
      <w:pPr>
        <w:ind w:firstLine="0"/>
        <w:rPr>
          <w:b/>
          <w:sz w:val="24"/>
          <w:szCs w:val="24"/>
        </w:rPr>
      </w:pPr>
      <w:r w:rsidRPr="0034658B">
        <w:rPr>
          <w:b/>
          <w:sz w:val="24"/>
          <w:szCs w:val="24"/>
        </w:rPr>
        <w:t xml:space="preserve">Проверил:  __________________  _______________ __________________     </w:t>
      </w:r>
    </w:p>
    <w:p w:rsidR="00A2118F" w:rsidRPr="0034658B" w:rsidRDefault="00A2118F" w:rsidP="0034658B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34658B">
        <w:rPr>
          <w:b/>
          <w:sz w:val="24"/>
          <w:szCs w:val="24"/>
        </w:rPr>
        <w:t xml:space="preserve">(должность)   </w:t>
      </w:r>
      <w:r>
        <w:rPr>
          <w:b/>
          <w:sz w:val="24"/>
          <w:szCs w:val="24"/>
        </w:rPr>
        <w:t xml:space="preserve">             </w:t>
      </w:r>
      <w:r w:rsidRPr="0034658B">
        <w:rPr>
          <w:b/>
          <w:sz w:val="24"/>
          <w:szCs w:val="24"/>
        </w:rPr>
        <w:t>(подпись)                (фамилия)</w:t>
      </w:r>
    </w:p>
    <w:p w:rsidR="00A2118F" w:rsidRPr="00AD3B53" w:rsidRDefault="00A2118F" w:rsidP="0034658B">
      <w:pPr>
        <w:ind w:firstLine="0"/>
        <w:rPr>
          <w:sz w:val="24"/>
          <w:szCs w:val="24"/>
        </w:rPr>
      </w:pPr>
    </w:p>
    <w:p w:rsidR="00A2118F" w:rsidRPr="00AD3B53" w:rsidRDefault="00A2118F" w:rsidP="00A35302">
      <w:pPr>
        <w:rPr>
          <w:sz w:val="24"/>
          <w:szCs w:val="24"/>
        </w:rPr>
      </w:pPr>
    </w:p>
    <w:p w:rsidR="00A2118F" w:rsidRDefault="00A2118F" w:rsidP="00D730EA">
      <w:pPr>
        <w:jc w:val="right"/>
        <w:rPr>
          <w:i/>
          <w:sz w:val="24"/>
          <w:szCs w:val="24"/>
        </w:rPr>
        <w:sectPr w:rsidR="00A2118F" w:rsidSect="00D9046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2118F" w:rsidRPr="00D810F8" w:rsidRDefault="00A2118F" w:rsidP="00D730E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(Извлечение из МДС 81-35.2004)</w:t>
      </w:r>
    </w:p>
    <w:p w:rsidR="00A2118F" w:rsidRDefault="00A2118F" w:rsidP="00D730EA">
      <w:pPr>
        <w:jc w:val="right"/>
        <w:rPr>
          <w:i/>
          <w:sz w:val="24"/>
          <w:szCs w:val="24"/>
        </w:rPr>
      </w:pPr>
      <w:r w:rsidRPr="00D17F81">
        <w:rPr>
          <w:i/>
          <w:sz w:val="24"/>
          <w:szCs w:val="24"/>
        </w:rPr>
        <w:t>Образец №1</w:t>
      </w:r>
    </w:p>
    <w:p w:rsidR="00A2118F" w:rsidRPr="006613CE" w:rsidRDefault="00A2118F" w:rsidP="00D730EA">
      <w:pPr>
        <w:rPr>
          <w:b/>
          <w:sz w:val="24"/>
          <w:szCs w:val="24"/>
        </w:rPr>
      </w:pPr>
      <w:r w:rsidRPr="006613CE">
        <w:rPr>
          <w:b/>
          <w:sz w:val="24"/>
          <w:szCs w:val="24"/>
        </w:rPr>
        <w:t xml:space="preserve">Заказчик  </w:t>
      </w:r>
      <w:r w:rsidRPr="006613CE">
        <w:rPr>
          <w:b/>
          <w:sz w:val="24"/>
          <w:szCs w:val="24"/>
          <w:u w:val="single"/>
        </w:rPr>
        <w:t>Банк Х</w:t>
      </w:r>
      <w:r>
        <w:rPr>
          <w:b/>
          <w:sz w:val="24"/>
          <w:szCs w:val="24"/>
          <w:u w:val="single"/>
        </w:rPr>
        <w:t>_______________</w:t>
      </w:r>
    </w:p>
    <w:p w:rsidR="00A2118F" w:rsidRPr="00D730EA" w:rsidRDefault="00A2118F" w:rsidP="00D730EA">
      <w:pPr>
        <w:rPr>
          <w:sz w:val="24"/>
          <w:szCs w:val="24"/>
        </w:rPr>
      </w:pPr>
      <w:r w:rsidRPr="00D730EA">
        <w:rPr>
          <w:sz w:val="24"/>
          <w:szCs w:val="24"/>
        </w:rPr>
        <w:t>(наименование организации)</w:t>
      </w:r>
    </w:p>
    <w:p w:rsidR="00A2118F" w:rsidRPr="00D730EA" w:rsidRDefault="00A2118F" w:rsidP="00D73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«Утвержден»  «1 »  марта 2016</w:t>
      </w:r>
      <w:r w:rsidRPr="00D730EA">
        <w:rPr>
          <w:sz w:val="24"/>
          <w:szCs w:val="24"/>
        </w:rPr>
        <w:t xml:space="preserve"> г.</w:t>
      </w:r>
    </w:p>
    <w:p w:rsidR="00A2118F" w:rsidRPr="00D730EA" w:rsidRDefault="00A2118F" w:rsidP="00D730EA">
      <w:pPr>
        <w:spacing w:line="360" w:lineRule="auto"/>
        <w:rPr>
          <w:sz w:val="24"/>
          <w:szCs w:val="24"/>
        </w:rPr>
      </w:pPr>
      <w:r w:rsidRPr="00D730EA">
        <w:rPr>
          <w:sz w:val="24"/>
          <w:szCs w:val="24"/>
        </w:rPr>
        <w:t>Сводный сметный расчет в</w:t>
      </w:r>
      <w:r>
        <w:rPr>
          <w:sz w:val="24"/>
          <w:szCs w:val="24"/>
        </w:rPr>
        <w:t xml:space="preserve"> сумме   </w:t>
      </w:r>
      <w:r>
        <w:rPr>
          <w:b/>
          <w:sz w:val="24"/>
          <w:szCs w:val="24"/>
        </w:rPr>
        <w:t>7 076 </w:t>
      </w:r>
      <w:r w:rsidRPr="001B6B9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65,3</w:t>
      </w:r>
      <w:r w:rsidRPr="00D730EA">
        <w:rPr>
          <w:sz w:val="24"/>
          <w:szCs w:val="24"/>
        </w:rPr>
        <w:t>руб.</w:t>
      </w:r>
    </w:p>
    <w:p w:rsidR="00A2118F" w:rsidRPr="00D730EA" w:rsidRDefault="00A2118F" w:rsidP="00D730EA">
      <w:pPr>
        <w:rPr>
          <w:sz w:val="24"/>
          <w:szCs w:val="24"/>
        </w:rPr>
      </w:pPr>
      <w:r w:rsidRPr="00D730EA">
        <w:rPr>
          <w:sz w:val="24"/>
          <w:szCs w:val="24"/>
        </w:rPr>
        <w:t>В том числе возвратных</w:t>
      </w:r>
      <w:r>
        <w:rPr>
          <w:sz w:val="24"/>
          <w:szCs w:val="24"/>
        </w:rPr>
        <w:t xml:space="preserve"> сумм  </w:t>
      </w:r>
      <w:r w:rsidRPr="00D10A8C">
        <w:rPr>
          <w:b/>
          <w:sz w:val="24"/>
          <w:szCs w:val="24"/>
          <w:u w:val="single"/>
        </w:rPr>
        <w:t>00,00 руб.</w:t>
      </w:r>
      <w:r>
        <w:rPr>
          <w:b/>
          <w:sz w:val="24"/>
          <w:szCs w:val="24"/>
          <w:u w:val="single"/>
        </w:rPr>
        <w:t>_____________________</w:t>
      </w:r>
    </w:p>
    <w:p w:rsidR="00A2118F" w:rsidRPr="00D730EA" w:rsidRDefault="00A2118F" w:rsidP="00D730EA">
      <w:pPr>
        <w:rPr>
          <w:sz w:val="24"/>
          <w:szCs w:val="24"/>
        </w:rPr>
      </w:pPr>
      <w:r w:rsidRPr="00D730EA">
        <w:rPr>
          <w:sz w:val="24"/>
          <w:szCs w:val="24"/>
        </w:rPr>
        <w:t xml:space="preserve"> (ссылка на документ об утверждении)</w:t>
      </w:r>
    </w:p>
    <w:p w:rsidR="00A2118F" w:rsidRPr="00D730EA" w:rsidRDefault="00A2118F" w:rsidP="00D730EA">
      <w:pPr>
        <w:rPr>
          <w:sz w:val="24"/>
          <w:szCs w:val="24"/>
        </w:rPr>
      </w:pPr>
      <w:r>
        <w:rPr>
          <w:sz w:val="24"/>
          <w:szCs w:val="24"/>
        </w:rPr>
        <w:t>«1</w:t>
      </w:r>
      <w:r w:rsidRPr="00D730EA">
        <w:rPr>
          <w:sz w:val="24"/>
          <w:szCs w:val="24"/>
        </w:rPr>
        <w:t>»</w:t>
      </w:r>
      <w:r>
        <w:rPr>
          <w:sz w:val="24"/>
          <w:szCs w:val="24"/>
        </w:rPr>
        <w:t xml:space="preserve"> марта 2016</w:t>
      </w:r>
      <w:r w:rsidRPr="00D730EA">
        <w:rPr>
          <w:sz w:val="24"/>
          <w:szCs w:val="24"/>
        </w:rPr>
        <w:t xml:space="preserve"> г. </w:t>
      </w:r>
    </w:p>
    <w:p w:rsidR="00A2118F" w:rsidRDefault="00A2118F" w:rsidP="00D730EA"/>
    <w:p w:rsidR="00A2118F" w:rsidRDefault="00A2118F" w:rsidP="00D730EA">
      <w:pPr>
        <w:jc w:val="center"/>
        <w:rPr>
          <w:b/>
        </w:rPr>
      </w:pPr>
      <w:r>
        <w:rPr>
          <w:b/>
        </w:rPr>
        <w:t>СВОДНЫЙ СМЕТНЫЙ РАСЧЕТ СТОИМОСТИ</w:t>
      </w:r>
    </w:p>
    <w:p w:rsidR="00A2118F" w:rsidRDefault="00A2118F" w:rsidP="00D730EA">
      <w:pPr>
        <w:jc w:val="center"/>
        <w:rPr>
          <w:b/>
        </w:rPr>
      </w:pPr>
      <w:r>
        <w:rPr>
          <w:b/>
        </w:rPr>
        <w:t>ВЫБОРОЧНОГО КАПИТАЛЬНОГО РЕМОНТА</w:t>
      </w:r>
    </w:p>
    <w:p w:rsidR="00A2118F" w:rsidRPr="005C35D3" w:rsidRDefault="00A2118F" w:rsidP="006613CE">
      <w:pPr>
        <w:jc w:val="center"/>
        <w:rPr>
          <w:sz w:val="28"/>
          <w:szCs w:val="28"/>
        </w:rPr>
      </w:pPr>
    </w:p>
    <w:p w:rsidR="00A2118F" w:rsidRDefault="00A2118F" w:rsidP="006613CE">
      <w:pPr>
        <w:jc w:val="center"/>
        <w:rPr>
          <w:b/>
        </w:rPr>
      </w:pPr>
      <w:r>
        <w:rPr>
          <w:b/>
          <w:sz w:val="28"/>
          <w:szCs w:val="28"/>
          <w:u w:val="single"/>
        </w:rPr>
        <w:t>Здание</w:t>
      </w:r>
      <w:r w:rsidRPr="005C35D3">
        <w:rPr>
          <w:b/>
          <w:sz w:val="28"/>
          <w:szCs w:val="28"/>
          <w:u w:val="single"/>
        </w:rPr>
        <w:t xml:space="preserve"> банка Х_</w:t>
      </w:r>
      <w:r>
        <w:rPr>
          <w:b/>
          <w:sz w:val="28"/>
          <w:szCs w:val="28"/>
          <w:u w:val="single"/>
        </w:rPr>
        <w:t>, г. Нижневартовск, ул. Малахова,21____</w:t>
      </w:r>
    </w:p>
    <w:p w:rsidR="00A2118F" w:rsidRDefault="00A2118F" w:rsidP="00D730EA">
      <w:pPr>
        <w:jc w:val="center"/>
        <w:rPr>
          <w:sz w:val="14"/>
          <w:szCs w:val="14"/>
        </w:rPr>
      </w:pPr>
      <w:r w:rsidRPr="00C669E0">
        <w:rPr>
          <w:sz w:val="14"/>
          <w:szCs w:val="14"/>
        </w:rPr>
        <w:t>(НАИМЕНОВАНИЕ РЕМОНТИРУЕМОГО ОБЪЕК</w:t>
      </w:r>
      <w:r>
        <w:rPr>
          <w:sz w:val="14"/>
          <w:szCs w:val="14"/>
        </w:rPr>
        <w:t>Т</w:t>
      </w:r>
      <w:r w:rsidRPr="00C669E0">
        <w:rPr>
          <w:sz w:val="14"/>
          <w:szCs w:val="14"/>
        </w:rPr>
        <w:t>А)</w:t>
      </w:r>
    </w:p>
    <w:p w:rsidR="00A2118F" w:rsidRPr="006613CE" w:rsidRDefault="00A2118F" w:rsidP="00D730EA">
      <w:pPr>
        <w:jc w:val="center"/>
        <w:rPr>
          <w:b/>
          <w:sz w:val="24"/>
          <w:szCs w:val="24"/>
        </w:rPr>
      </w:pPr>
    </w:p>
    <w:p w:rsidR="00A2118F" w:rsidRPr="006613CE" w:rsidRDefault="00A2118F" w:rsidP="00D730EA">
      <w:pPr>
        <w:rPr>
          <w:b/>
          <w:sz w:val="24"/>
          <w:szCs w:val="24"/>
        </w:rPr>
      </w:pPr>
      <w:r w:rsidRPr="006613CE">
        <w:rPr>
          <w:b/>
          <w:sz w:val="24"/>
          <w:szCs w:val="24"/>
        </w:rPr>
        <w:t>Составлен в ценах п</w:t>
      </w:r>
      <w:r>
        <w:rPr>
          <w:b/>
          <w:sz w:val="24"/>
          <w:szCs w:val="24"/>
        </w:rPr>
        <w:t>о состоянию на 01.03.  2016</w:t>
      </w:r>
      <w:r w:rsidRPr="006613CE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в рублях</w:t>
      </w:r>
    </w:p>
    <w:p w:rsidR="00A2118F" w:rsidRDefault="00A2118F" w:rsidP="006613CE">
      <w:pPr>
        <w:ind w:firstLine="0"/>
        <w:rPr>
          <w:sz w:val="22"/>
          <w:szCs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8"/>
        <w:gridCol w:w="4111"/>
        <w:gridCol w:w="1842"/>
        <w:gridCol w:w="1843"/>
        <w:gridCol w:w="1985"/>
        <w:gridCol w:w="1417"/>
        <w:gridCol w:w="2126"/>
      </w:tblGrid>
      <w:tr w:rsidR="00A2118F" w:rsidRPr="006613CE" w:rsidTr="00174DFF">
        <w:trPr>
          <w:trHeight w:val="128"/>
        </w:trPr>
        <w:tc>
          <w:tcPr>
            <w:tcW w:w="675" w:type="dxa"/>
            <w:vMerge w:val="restart"/>
          </w:tcPr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№№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п.п.</w:t>
            </w:r>
          </w:p>
        </w:tc>
        <w:tc>
          <w:tcPr>
            <w:tcW w:w="1418" w:type="dxa"/>
            <w:vMerge w:val="restart"/>
          </w:tcPr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 xml:space="preserve">Номера сметных расчетов 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и смет</w:t>
            </w:r>
          </w:p>
        </w:tc>
        <w:tc>
          <w:tcPr>
            <w:tcW w:w="4111" w:type="dxa"/>
            <w:vMerge w:val="restart"/>
          </w:tcPr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Наименование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глав, объектов, работ и затрат</w:t>
            </w:r>
          </w:p>
        </w:tc>
        <w:tc>
          <w:tcPr>
            <w:tcW w:w="7087" w:type="dxa"/>
            <w:gridSpan w:val="4"/>
          </w:tcPr>
          <w:p w:rsidR="00A2118F" w:rsidRPr="006613CE" w:rsidRDefault="00A2118F" w:rsidP="00DF3D9D">
            <w:pPr>
              <w:jc w:val="center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Сметная  стоимость</w:t>
            </w:r>
          </w:p>
        </w:tc>
        <w:tc>
          <w:tcPr>
            <w:tcW w:w="2126" w:type="dxa"/>
            <w:vMerge w:val="restart"/>
          </w:tcPr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Общая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сметная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стоимость</w:t>
            </w:r>
          </w:p>
        </w:tc>
      </w:tr>
      <w:tr w:rsidR="00A2118F" w:rsidRPr="0032591D" w:rsidTr="00174DFF">
        <w:trPr>
          <w:trHeight w:val="127"/>
        </w:trPr>
        <w:tc>
          <w:tcPr>
            <w:tcW w:w="675" w:type="dxa"/>
            <w:vMerge/>
          </w:tcPr>
          <w:p w:rsidR="00A2118F" w:rsidRPr="0032591D" w:rsidRDefault="00A2118F" w:rsidP="00DF3D9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2118F" w:rsidRPr="0032591D" w:rsidRDefault="00A2118F" w:rsidP="00DF3D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A2118F" w:rsidRPr="0032591D" w:rsidRDefault="00A2118F" w:rsidP="00DF3D9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ремонтно-строитель-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ных работ</w:t>
            </w:r>
          </w:p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монтажных работ</w:t>
            </w:r>
          </w:p>
        </w:tc>
        <w:tc>
          <w:tcPr>
            <w:tcW w:w="1985" w:type="dxa"/>
          </w:tcPr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оборудования,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 xml:space="preserve">мебели 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и инвентаря</w:t>
            </w:r>
          </w:p>
        </w:tc>
        <w:tc>
          <w:tcPr>
            <w:tcW w:w="1417" w:type="dxa"/>
          </w:tcPr>
          <w:p w:rsidR="00A2118F" w:rsidRPr="006613CE" w:rsidRDefault="00A2118F" w:rsidP="00DF3D9D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прочих</w:t>
            </w:r>
          </w:p>
          <w:p w:rsidR="00A2118F" w:rsidRPr="006613CE" w:rsidRDefault="00A2118F" w:rsidP="00DF3D9D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затрат</w:t>
            </w:r>
          </w:p>
        </w:tc>
        <w:tc>
          <w:tcPr>
            <w:tcW w:w="2126" w:type="dxa"/>
            <w:vMerge/>
          </w:tcPr>
          <w:p w:rsidR="00A2118F" w:rsidRPr="0032591D" w:rsidRDefault="00A2118F" w:rsidP="00DF3D9D">
            <w:pPr>
              <w:rPr>
                <w:sz w:val="22"/>
                <w:szCs w:val="22"/>
              </w:rPr>
            </w:pPr>
          </w:p>
        </w:tc>
      </w:tr>
      <w:tr w:rsidR="00A2118F" w:rsidRPr="006613CE" w:rsidTr="00174DFF">
        <w:tc>
          <w:tcPr>
            <w:tcW w:w="675" w:type="dxa"/>
          </w:tcPr>
          <w:p w:rsidR="00A2118F" w:rsidRPr="006613CE" w:rsidRDefault="00A2118F" w:rsidP="006613CE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2118F" w:rsidRPr="006613CE" w:rsidRDefault="00A2118F" w:rsidP="006613CE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8</w:t>
            </w:r>
          </w:p>
        </w:tc>
      </w:tr>
      <w:tr w:rsidR="00A2118F" w:rsidRPr="001B6B95" w:rsidTr="001B6B95">
        <w:trPr>
          <w:trHeight w:val="410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6613C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6613CE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Глава.2 Основные объекты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</w:tr>
      <w:tr w:rsidR="00A2118F" w:rsidRPr="001B6B95" w:rsidTr="00174DFF">
        <w:trPr>
          <w:trHeight w:val="789"/>
        </w:trPr>
        <w:tc>
          <w:tcPr>
            <w:tcW w:w="675" w:type="dxa"/>
          </w:tcPr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ЛС№1-1</w:t>
            </w:r>
          </w:p>
        </w:tc>
        <w:tc>
          <w:tcPr>
            <w:tcW w:w="4111" w:type="dxa"/>
          </w:tcPr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Общестроительные работы</w:t>
            </w:r>
          </w:p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в т.ч. ремонт фасада</w:t>
            </w:r>
          </w:p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    ремонт кровли</w:t>
            </w:r>
          </w:p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B6B95">
              <w:rPr>
                <w:sz w:val="24"/>
                <w:szCs w:val="24"/>
              </w:rPr>
              <w:t>отделка внутренних</w:t>
            </w:r>
          </w:p>
          <w:p w:rsidR="00A2118F" w:rsidRPr="001B6B95" w:rsidRDefault="00A2118F" w:rsidP="00C3536C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    помещений</w:t>
            </w:r>
          </w:p>
        </w:tc>
        <w:tc>
          <w:tcPr>
            <w:tcW w:w="1842" w:type="dxa"/>
          </w:tcPr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3 780 000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1 600 000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200 000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1 100 000</w:t>
            </w:r>
          </w:p>
        </w:tc>
        <w:tc>
          <w:tcPr>
            <w:tcW w:w="1843" w:type="dxa"/>
          </w:tcPr>
          <w:p w:rsidR="00A2118F" w:rsidRPr="001B6B95" w:rsidRDefault="00A2118F" w:rsidP="00C353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C35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C353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3780 000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1 600 000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200 000</w:t>
            </w:r>
          </w:p>
          <w:p w:rsidR="00A2118F" w:rsidRPr="001B6B95" w:rsidRDefault="00A2118F" w:rsidP="00C3536C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1 100 000</w:t>
            </w:r>
          </w:p>
        </w:tc>
      </w:tr>
      <w:tr w:rsidR="00A2118F" w:rsidRPr="001B6B95" w:rsidTr="001B6B95">
        <w:trPr>
          <w:trHeight w:val="452"/>
        </w:trPr>
        <w:tc>
          <w:tcPr>
            <w:tcW w:w="675" w:type="dxa"/>
          </w:tcPr>
          <w:p w:rsidR="00A2118F" w:rsidRPr="001B6B95" w:rsidRDefault="00A2118F" w:rsidP="005B3B9C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A2118F" w:rsidRPr="001B6B95" w:rsidRDefault="00A2118F" w:rsidP="005B3B9C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ЛС №1-2</w:t>
            </w:r>
          </w:p>
        </w:tc>
        <w:tc>
          <w:tcPr>
            <w:tcW w:w="4111" w:type="dxa"/>
          </w:tcPr>
          <w:p w:rsidR="00A2118F" w:rsidRPr="001B6B95" w:rsidRDefault="00A2118F" w:rsidP="005B3B9C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Внутренние санитарно-технические работы</w:t>
            </w:r>
          </w:p>
        </w:tc>
        <w:tc>
          <w:tcPr>
            <w:tcW w:w="1842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300 000</w:t>
            </w:r>
          </w:p>
        </w:tc>
        <w:tc>
          <w:tcPr>
            <w:tcW w:w="1843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300 000</w:t>
            </w:r>
          </w:p>
        </w:tc>
      </w:tr>
      <w:tr w:rsidR="00A2118F" w:rsidRPr="001B6B95" w:rsidTr="00174DFF">
        <w:trPr>
          <w:trHeight w:val="543"/>
        </w:trPr>
        <w:tc>
          <w:tcPr>
            <w:tcW w:w="675" w:type="dxa"/>
          </w:tcPr>
          <w:p w:rsidR="00A2118F" w:rsidRPr="001B6B95" w:rsidRDefault="00A2118F" w:rsidP="005B3B9C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A2118F" w:rsidRPr="001B6B95" w:rsidRDefault="00A2118F" w:rsidP="00DF3D9D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ЛС №1-3</w:t>
            </w:r>
          </w:p>
        </w:tc>
        <w:tc>
          <w:tcPr>
            <w:tcW w:w="4111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Монтажные  работы</w:t>
            </w:r>
          </w:p>
        </w:tc>
        <w:tc>
          <w:tcPr>
            <w:tcW w:w="1842" w:type="dxa"/>
          </w:tcPr>
          <w:p w:rsidR="00A2118F" w:rsidRPr="001B6B95" w:rsidRDefault="00A2118F" w:rsidP="002418F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1 200 000</w:t>
            </w:r>
          </w:p>
        </w:tc>
        <w:tc>
          <w:tcPr>
            <w:tcW w:w="1417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6613CE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1 500 000</w:t>
            </w:r>
          </w:p>
        </w:tc>
      </w:tr>
      <w:tr w:rsidR="00A2118F" w:rsidRPr="001B6B95" w:rsidTr="00174DFF">
        <w:trPr>
          <w:trHeight w:val="422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главе 2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4 080 000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1 200 000</w:t>
            </w: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5 580 000</w:t>
            </w:r>
          </w:p>
        </w:tc>
      </w:tr>
      <w:tr w:rsidR="00A2118F" w:rsidRPr="001B6B95" w:rsidTr="00174DFF">
        <w:trPr>
          <w:trHeight w:val="422"/>
        </w:trPr>
        <w:tc>
          <w:tcPr>
            <w:tcW w:w="675" w:type="dxa"/>
          </w:tcPr>
          <w:p w:rsidR="00A2118F" w:rsidRPr="001B6B95" w:rsidRDefault="00A2118F" w:rsidP="001B6B95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1</w:t>
            </w:r>
          </w:p>
        </w:tc>
        <w:tc>
          <w:tcPr>
            <w:tcW w:w="1418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2</w:t>
            </w:r>
          </w:p>
        </w:tc>
        <w:tc>
          <w:tcPr>
            <w:tcW w:w="4111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3</w:t>
            </w:r>
          </w:p>
        </w:tc>
        <w:tc>
          <w:tcPr>
            <w:tcW w:w="1842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4</w:t>
            </w:r>
          </w:p>
        </w:tc>
        <w:tc>
          <w:tcPr>
            <w:tcW w:w="1843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5</w:t>
            </w:r>
          </w:p>
        </w:tc>
        <w:tc>
          <w:tcPr>
            <w:tcW w:w="1985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6</w:t>
            </w:r>
          </w:p>
        </w:tc>
        <w:tc>
          <w:tcPr>
            <w:tcW w:w="1417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2118F" w:rsidRPr="001B6B95" w:rsidRDefault="00A2118F" w:rsidP="001B6B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8</w:t>
            </w:r>
          </w:p>
        </w:tc>
      </w:tr>
      <w:tr w:rsidR="00A2118F" w:rsidRPr="001B6B95" w:rsidTr="00174DFF">
        <w:trPr>
          <w:trHeight w:val="698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34658B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Глава 6. Временные здания и сооружения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621914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1418" w:type="dxa"/>
          </w:tcPr>
          <w:p w:rsidR="00A2118F" w:rsidRPr="001B6B95" w:rsidRDefault="00A2118F" w:rsidP="00E744A6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Табл.1 ГСН</w:t>
            </w:r>
            <w:r w:rsidRPr="001B6B95">
              <w:rPr>
                <w:sz w:val="24"/>
                <w:szCs w:val="24"/>
                <w:vertAlign w:val="subscript"/>
              </w:rPr>
              <w:t>р</w:t>
            </w:r>
            <w:r w:rsidRPr="001B6B95">
              <w:rPr>
                <w:sz w:val="24"/>
                <w:szCs w:val="24"/>
              </w:rPr>
              <w:t>-81-05-01-2001</w:t>
            </w:r>
          </w:p>
        </w:tc>
        <w:tc>
          <w:tcPr>
            <w:tcW w:w="4111" w:type="dxa"/>
          </w:tcPr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Временные здания и сооружения     </w:t>
            </w:r>
          </w:p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в т.ч. ремонт фасада</w:t>
            </w:r>
          </w:p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1 600 000*0,3% = 4 800руб.;</w:t>
            </w:r>
          </w:p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ремонт кровли</w:t>
            </w:r>
          </w:p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200 000* 0,4% =    800руб;</w:t>
            </w:r>
          </w:p>
          <w:p w:rsidR="00A2118F" w:rsidRPr="001B6B95" w:rsidRDefault="00A2118F" w:rsidP="009C32D0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отделка  внутренних помещений</w:t>
            </w:r>
          </w:p>
          <w:p w:rsidR="00A2118F" w:rsidRPr="001B6B95" w:rsidRDefault="00A2118F" w:rsidP="009C32D0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1 100 000*0,25%   = 2 750руб;</w:t>
            </w:r>
          </w:p>
          <w:p w:rsidR="00A2118F" w:rsidRPr="001B6B95" w:rsidRDefault="00A2118F" w:rsidP="009C32D0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внутренние санитарно-технические работы</w:t>
            </w:r>
          </w:p>
          <w:p w:rsidR="00A2118F" w:rsidRPr="001B6B95" w:rsidRDefault="00A2118F" w:rsidP="009C32D0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300 000*0,3%     =  900 руб.</w:t>
            </w:r>
          </w:p>
        </w:tc>
        <w:tc>
          <w:tcPr>
            <w:tcW w:w="1842" w:type="dxa"/>
          </w:tcPr>
          <w:p w:rsidR="00A2118F" w:rsidRPr="001B6B95" w:rsidRDefault="00A2118F" w:rsidP="00621914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9 250</w:t>
            </w:r>
          </w:p>
        </w:tc>
        <w:tc>
          <w:tcPr>
            <w:tcW w:w="1843" w:type="dxa"/>
          </w:tcPr>
          <w:p w:rsidR="00A2118F" w:rsidRPr="001B6B95" w:rsidRDefault="00A2118F" w:rsidP="0062191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62191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62191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621914">
            <w:pPr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  9 250</w:t>
            </w:r>
          </w:p>
        </w:tc>
      </w:tr>
      <w:tr w:rsidR="00A2118F" w:rsidRPr="001B6B95" w:rsidTr="00174DFF">
        <w:trPr>
          <w:trHeight w:val="338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главе 6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 9 250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   9 250</w:t>
            </w:r>
          </w:p>
        </w:tc>
      </w:tr>
      <w:tr w:rsidR="00A2118F" w:rsidRPr="001B6B95" w:rsidTr="00356CC4">
        <w:trPr>
          <w:trHeight w:val="263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E744A6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Глава 7. Прочие работы и затраты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E744A6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A2118F" w:rsidRPr="001B6B95" w:rsidRDefault="00A2118F" w:rsidP="00E744A6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СР №1</w:t>
            </w:r>
          </w:p>
        </w:tc>
        <w:tc>
          <w:tcPr>
            <w:tcW w:w="4111" w:type="dxa"/>
          </w:tcPr>
          <w:p w:rsidR="00A2118F" w:rsidRPr="001B6B95" w:rsidRDefault="00A2118F" w:rsidP="00E744A6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Расходы на командирование рабочих для выполнения ремонтно-строительных работ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20 000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20 000</w:t>
            </w:r>
          </w:p>
        </w:tc>
      </w:tr>
      <w:tr w:rsidR="00A2118F" w:rsidRPr="001B6B95" w:rsidTr="00174DFF">
        <w:trPr>
          <w:trHeight w:val="352"/>
        </w:trPr>
        <w:tc>
          <w:tcPr>
            <w:tcW w:w="675" w:type="dxa"/>
          </w:tcPr>
          <w:p w:rsidR="00A2118F" w:rsidRPr="001B6B95" w:rsidRDefault="00A2118F" w:rsidP="00E744A6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A2118F" w:rsidRPr="001B6B95" w:rsidRDefault="00A2118F" w:rsidP="00DF3D9D">
            <w:pPr>
              <w:ind w:firstLine="0"/>
              <w:jc w:val="left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ЛС №7-1</w:t>
            </w:r>
          </w:p>
        </w:tc>
        <w:tc>
          <w:tcPr>
            <w:tcW w:w="4111" w:type="dxa"/>
          </w:tcPr>
          <w:p w:rsidR="00A2118F" w:rsidRPr="001B6B95" w:rsidRDefault="00A2118F" w:rsidP="00E744A6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Пусконаладочные работы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241D4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80 000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80 000</w:t>
            </w:r>
          </w:p>
        </w:tc>
      </w:tr>
      <w:tr w:rsidR="00A2118F" w:rsidRPr="001B6B95" w:rsidTr="00356CC4">
        <w:trPr>
          <w:trHeight w:val="326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главе 7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100 000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100 000</w:t>
            </w:r>
          </w:p>
        </w:tc>
      </w:tr>
      <w:tr w:rsidR="00A2118F" w:rsidRPr="001B6B95" w:rsidTr="00356CC4">
        <w:trPr>
          <w:trHeight w:val="274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главам 1-7</w:t>
            </w:r>
          </w:p>
        </w:tc>
        <w:tc>
          <w:tcPr>
            <w:tcW w:w="1842" w:type="dxa"/>
          </w:tcPr>
          <w:p w:rsidR="00A2118F" w:rsidRPr="001B6B95" w:rsidRDefault="00A2118F" w:rsidP="00174DFF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4 089 250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1 200 000</w:t>
            </w:r>
          </w:p>
        </w:tc>
        <w:tc>
          <w:tcPr>
            <w:tcW w:w="1417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100 000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5 689 250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Глава 8. Содержание службы заказчика. Строительный контроль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СР№2</w:t>
            </w: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Содержание службы заказчика. Строительный контроль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40 000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  40 000</w:t>
            </w:r>
          </w:p>
        </w:tc>
      </w:tr>
      <w:tr w:rsidR="00A2118F" w:rsidRPr="001B6B95" w:rsidTr="00356CC4">
        <w:trPr>
          <w:trHeight w:val="324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главе 8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40 000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   40 000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Глава 9. Проектные и изыскательские работы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</w:tr>
      <w:tr w:rsidR="00A2118F" w:rsidRPr="001B6B95" w:rsidTr="00356CC4">
        <w:trPr>
          <w:trHeight w:val="352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СР№3</w:t>
            </w: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2418FA">
            <w:pPr>
              <w:ind w:firstLine="0"/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150 000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sz w:val="24"/>
                <w:szCs w:val="24"/>
              </w:rPr>
            </w:pPr>
            <w:r w:rsidRPr="001B6B95">
              <w:rPr>
                <w:sz w:val="24"/>
                <w:szCs w:val="24"/>
              </w:rPr>
              <w:t xml:space="preserve">      150 000</w:t>
            </w:r>
          </w:p>
        </w:tc>
      </w:tr>
      <w:tr w:rsidR="00A2118F" w:rsidRPr="001B6B95" w:rsidTr="00356CC4">
        <w:trPr>
          <w:trHeight w:val="428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главе 9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1B6B95" w:rsidRDefault="00A2118F" w:rsidP="002418FA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150 000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  150 000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 по главам 1-9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4 089 2</w:t>
            </w:r>
            <w:r w:rsidRPr="001B6B9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1200 000</w:t>
            </w:r>
          </w:p>
        </w:tc>
        <w:tc>
          <w:tcPr>
            <w:tcW w:w="1417" w:type="dxa"/>
          </w:tcPr>
          <w:p w:rsidR="00A2118F" w:rsidRPr="001B6B95" w:rsidRDefault="00A2118F" w:rsidP="002418FA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290 000</w:t>
            </w:r>
          </w:p>
        </w:tc>
        <w:tc>
          <w:tcPr>
            <w:tcW w:w="2126" w:type="dxa"/>
          </w:tcPr>
          <w:p w:rsidR="00A2118F" w:rsidRPr="001B6B95" w:rsidRDefault="00A2118F" w:rsidP="00356C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5 879 2</w:t>
            </w:r>
            <w:r w:rsidRPr="001B6B95">
              <w:rPr>
                <w:b/>
                <w:sz w:val="24"/>
                <w:szCs w:val="24"/>
              </w:rPr>
              <w:t>50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356CC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2118F" w:rsidRPr="001B6B95" w:rsidRDefault="00A2118F" w:rsidP="00356CC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2118F" w:rsidRPr="001B6B95" w:rsidRDefault="00A2118F" w:rsidP="00356C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2118F" w:rsidRDefault="00A2118F" w:rsidP="00356C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2118F" w:rsidRPr="001B6B95" w:rsidRDefault="00A2118F" w:rsidP="00356C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2118F" w:rsidRPr="001B6B95" w:rsidRDefault="00A2118F" w:rsidP="00356C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118F" w:rsidRPr="001B6B95" w:rsidRDefault="00A2118F" w:rsidP="00356CC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2118F" w:rsidRDefault="00A2118F" w:rsidP="00356C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п.4.96. МДС81-35.2004</w:t>
            </w: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Резерв средств на непредвиденные работы и затраты -2%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81 785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6 000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 24 000</w:t>
            </w: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5 800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117 585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4 171 035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306 000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1 224 000</w:t>
            </w:r>
          </w:p>
        </w:tc>
        <w:tc>
          <w:tcPr>
            <w:tcW w:w="1417" w:type="dxa"/>
          </w:tcPr>
          <w:p w:rsidR="00A2118F" w:rsidRPr="001B6B95" w:rsidRDefault="00A2118F" w:rsidP="003E4468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295 800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5 996 835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Средства на покрытие затрат по уплате НДС (18%)</w:t>
            </w:r>
          </w:p>
        </w:tc>
        <w:tc>
          <w:tcPr>
            <w:tcW w:w="1842" w:type="dxa"/>
          </w:tcPr>
          <w:p w:rsidR="00A2118F" w:rsidRPr="001B6B95" w:rsidRDefault="00A2118F" w:rsidP="00584C82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750 786,3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55 080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 220 320</w:t>
            </w:r>
          </w:p>
        </w:tc>
        <w:tc>
          <w:tcPr>
            <w:tcW w:w="1417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53244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1 079 430,3</w:t>
            </w:r>
          </w:p>
        </w:tc>
      </w:tr>
      <w:tr w:rsidR="00A2118F" w:rsidRPr="001B6B95" w:rsidTr="00174DFF">
        <w:trPr>
          <w:trHeight w:val="610"/>
        </w:trPr>
        <w:tc>
          <w:tcPr>
            <w:tcW w:w="675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1B6B95" w:rsidRDefault="00A2118F" w:rsidP="00D241D4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A2118F" w:rsidRPr="001B6B95" w:rsidRDefault="00A2118F" w:rsidP="00584C82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4 921821,3</w:t>
            </w:r>
          </w:p>
        </w:tc>
        <w:tc>
          <w:tcPr>
            <w:tcW w:w="1843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361080</w:t>
            </w:r>
          </w:p>
        </w:tc>
        <w:tc>
          <w:tcPr>
            <w:tcW w:w="1985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>1 444 320</w:t>
            </w:r>
          </w:p>
        </w:tc>
        <w:tc>
          <w:tcPr>
            <w:tcW w:w="1417" w:type="dxa"/>
          </w:tcPr>
          <w:p w:rsidR="00A2118F" w:rsidRPr="001B6B95" w:rsidRDefault="00A2118F" w:rsidP="00584C82">
            <w:pPr>
              <w:ind w:firstLine="0"/>
              <w:rPr>
                <w:b/>
                <w:sz w:val="24"/>
                <w:szCs w:val="24"/>
              </w:rPr>
            </w:pPr>
            <w:r w:rsidRPr="001B6B95">
              <w:rPr>
                <w:b/>
                <w:sz w:val="24"/>
                <w:szCs w:val="24"/>
              </w:rPr>
              <w:t xml:space="preserve">  349 044</w:t>
            </w:r>
          </w:p>
        </w:tc>
        <w:tc>
          <w:tcPr>
            <w:tcW w:w="2126" w:type="dxa"/>
          </w:tcPr>
          <w:p w:rsidR="00A2118F" w:rsidRPr="001B6B95" w:rsidRDefault="00A2118F" w:rsidP="00DF3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7 076 </w:t>
            </w:r>
            <w:r w:rsidRPr="001B6B9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65,3</w:t>
            </w:r>
          </w:p>
        </w:tc>
      </w:tr>
    </w:tbl>
    <w:p w:rsidR="00A2118F" w:rsidRPr="001B6B95" w:rsidRDefault="00A2118F" w:rsidP="00D730EA">
      <w:pPr>
        <w:rPr>
          <w:sz w:val="24"/>
          <w:szCs w:val="24"/>
        </w:rPr>
      </w:pPr>
    </w:p>
    <w:p w:rsidR="00A2118F" w:rsidRDefault="00A2118F" w:rsidP="00584C82">
      <w:pPr>
        <w:ind w:firstLine="0"/>
        <w:rPr>
          <w:sz w:val="22"/>
          <w:szCs w:val="22"/>
        </w:rPr>
      </w:pPr>
    </w:p>
    <w:p w:rsidR="00A2118F" w:rsidRDefault="00A2118F" w:rsidP="00D730EA">
      <w:pPr>
        <w:rPr>
          <w:sz w:val="22"/>
          <w:szCs w:val="22"/>
        </w:rPr>
      </w:pPr>
      <w:r>
        <w:rPr>
          <w:sz w:val="22"/>
          <w:szCs w:val="22"/>
        </w:rPr>
        <w:t>Руководитель</w:t>
      </w:r>
    </w:p>
    <w:p w:rsidR="00A2118F" w:rsidRDefault="00A2118F" w:rsidP="00D730EA">
      <w:pPr>
        <w:rPr>
          <w:sz w:val="22"/>
          <w:szCs w:val="22"/>
        </w:rPr>
      </w:pPr>
      <w:r>
        <w:rPr>
          <w:sz w:val="22"/>
          <w:szCs w:val="22"/>
        </w:rPr>
        <w:t>проектной организации _________________________________________________________</w:t>
      </w:r>
    </w:p>
    <w:p w:rsidR="00A2118F" w:rsidRPr="00B96DAF" w:rsidRDefault="00A2118F" w:rsidP="00D730EA">
      <w:pPr>
        <w:rPr>
          <w:sz w:val="22"/>
          <w:szCs w:val="22"/>
        </w:rPr>
      </w:pPr>
      <w:r w:rsidRPr="00B96DAF">
        <w:rPr>
          <w:sz w:val="22"/>
          <w:szCs w:val="22"/>
        </w:rPr>
        <w:t>[</w:t>
      </w:r>
      <w:r>
        <w:t>подпись(инициалы, фамилия)</w:t>
      </w:r>
      <w:r w:rsidRPr="00B96DAF">
        <w:t>]</w:t>
      </w:r>
    </w:p>
    <w:p w:rsidR="00A2118F" w:rsidRDefault="00A2118F" w:rsidP="00D730EA">
      <w:pPr>
        <w:rPr>
          <w:sz w:val="22"/>
          <w:szCs w:val="22"/>
        </w:rPr>
      </w:pPr>
    </w:p>
    <w:p w:rsidR="00A2118F" w:rsidRDefault="00A2118F" w:rsidP="00D730EA">
      <w:pPr>
        <w:rPr>
          <w:sz w:val="22"/>
          <w:szCs w:val="22"/>
        </w:rPr>
      </w:pPr>
      <w:r>
        <w:rPr>
          <w:sz w:val="22"/>
          <w:szCs w:val="22"/>
        </w:rPr>
        <w:t>Главный</w:t>
      </w:r>
    </w:p>
    <w:p w:rsidR="00A2118F" w:rsidRDefault="00A2118F" w:rsidP="00D730EA">
      <w:pPr>
        <w:rPr>
          <w:sz w:val="22"/>
          <w:szCs w:val="22"/>
        </w:rPr>
      </w:pPr>
      <w:r>
        <w:rPr>
          <w:sz w:val="22"/>
          <w:szCs w:val="22"/>
        </w:rPr>
        <w:t>инженер проекта _______________________________________________________________</w:t>
      </w:r>
    </w:p>
    <w:p w:rsidR="00A2118F" w:rsidRDefault="00A2118F" w:rsidP="00D730EA">
      <w:pPr>
        <w:rPr>
          <w:sz w:val="22"/>
          <w:szCs w:val="22"/>
        </w:rPr>
      </w:pPr>
      <w:r w:rsidRPr="00B96DAF">
        <w:rPr>
          <w:sz w:val="22"/>
          <w:szCs w:val="22"/>
        </w:rPr>
        <w:t>[</w:t>
      </w:r>
      <w:r>
        <w:t>подпись(инициалы, фамилия)</w:t>
      </w:r>
      <w:r w:rsidRPr="00B96DAF">
        <w:t>]</w:t>
      </w:r>
    </w:p>
    <w:p w:rsidR="00A2118F" w:rsidRDefault="00A2118F" w:rsidP="00D730EA">
      <w:pPr>
        <w:rPr>
          <w:sz w:val="22"/>
          <w:szCs w:val="22"/>
        </w:rPr>
      </w:pPr>
    </w:p>
    <w:p w:rsidR="00A2118F" w:rsidRDefault="00A2118F" w:rsidP="00D730EA">
      <w:pPr>
        <w:rPr>
          <w:sz w:val="22"/>
          <w:szCs w:val="22"/>
        </w:rPr>
      </w:pPr>
      <w:r>
        <w:rPr>
          <w:sz w:val="22"/>
          <w:szCs w:val="22"/>
        </w:rPr>
        <w:t>Начальник ____________________ отдела __________________________________________</w:t>
      </w:r>
    </w:p>
    <w:p w:rsidR="00A2118F" w:rsidRDefault="00A2118F" w:rsidP="00D730EA">
      <w:r>
        <w:t xml:space="preserve">(наименование) </w:t>
      </w:r>
      <w:r w:rsidRPr="00B96DAF">
        <w:rPr>
          <w:sz w:val="22"/>
          <w:szCs w:val="22"/>
        </w:rPr>
        <w:t>[</w:t>
      </w:r>
      <w:r>
        <w:t>подпись(инициалы, фамилия)</w:t>
      </w:r>
      <w:r w:rsidRPr="00B96DAF">
        <w:t>]</w:t>
      </w:r>
    </w:p>
    <w:p w:rsidR="00A2118F" w:rsidRDefault="00A2118F" w:rsidP="00D730EA"/>
    <w:p w:rsidR="00A2118F" w:rsidRDefault="00A2118F" w:rsidP="00D730EA">
      <w:r w:rsidRPr="003C6055">
        <w:rPr>
          <w:sz w:val="22"/>
          <w:szCs w:val="22"/>
        </w:rPr>
        <w:t>Заказчик</w:t>
      </w:r>
      <w:r>
        <w:rPr>
          <w:sz w:val="22"/>
          <w:szCs w:val="22"/>
        </w:rPr>
        <w:t xml:space="preserve"> ______________________________________________________________________</w:t>
      </w:r>
    </w:p>
    <w:p w:rsidR="00A2118F" w:rsidRDefault="00A2118F" w:rsidP="00D730EA">
      <w:pPr>
        <w:rPr>
          <w:sz w:val="22"/>
          <w:szCs w:val="22"/>
        </w:rPr>
        <w:sectPr w:rsidR="00A2118F" w:rsidSect="00D730EA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  <w:r w:rsidRPr="00B96DAF">
        <w:rPr>
          <w:sz w:val="22"/>
          <w:szCs w:val="22"/>
        </w:rPr>
        <w:t>[</w:t>
      </w:r>
      <w:r w:rsidRPr="003C6055">
        <w:t>должность</w:t>
      </w:r>
      <w:r>
        <w:t>,</w:t>
      </w:r>
      <w:r>
        <w:tab/>
        <w:t>подпись</w:t>
      </w:r>
      <w:r>
        <w:tab/>
        <w:t>(инициалы,</w:t>
      </w:r>
      <w:r>
        <w:tab/>
        <w:t>фамилия)</w:t>
      </w:r>
      <w:r w:rsidRPr="00B96DAF">
        <w:t>]</w:t>
      </w:r>
    </w:p>
    <w:p w:rsidR="00A2118F" w:rsidRDefault="00A2118F" w:rsidP="00D9046A">
      <w:pPr>
        <w:ind w:firstLine="0"/>
        <w:jc w:val="center"/>
        <w:rPr>
          <w:b/>
          <w:sz w:val="24"/>
          <w:szCs w:val="24"/>
        </w:rPr>
      </w:pPr>
      <w:r w:rsidRPr="00D9046A">
        <w:rPr>
          <w:b/>
          <w:sz w:val="24"/>
          <w:szCs w:val="24"/>
        </w:rPr>
        <w:t>ВЕДОМОСТЬ ТВЕРДОЙ ДОГОВОРНОЙ ЦЕНЫ</w:t>
      </w:r>
    </w:p>
    <w:p w:rsidR="00A2118F" w:rsidRPr="00973A46" w:rsidRDefault="00A2118F" w:rsidP="00973A46">
      <w:pPr>
        <w:jc w:val="center"/>
        <w:rPr>
          <w:b/>
        </w:rPr>
      </w:pPr>
      <w:r>
        <w:rPr>
          <w:b/>
        </w:rPr>
        <w:t>ВЫБОРОЧНОГО КАПИТАЛЬНОГО РЕМОНТА</w:t>
      </w:r>
    </w:p>
    <w:p w:rsidR="00A2118F" w:rsidRDefault="00A2118F" w:rsidP="00973A46">
      <w:pPr>
        <w:jc w:val="center"/>
        <w:rPr>
          <w:b/>
        </w:rPr>
      </w:pPr>
      <w:r>
        <w:rPr>
          <w:b/>
          <w:sz w:val="28"/>
          <w:szCs w:val="28"/>
          <w:u w:val="single"/>
        </w:rPr>
        <w:t>Здание</w:t>
      </w:r>
      <w:r w:rsidRPr="005C35D3">
        <w:rPr>
          <w:b/>
          <w:sz w:val="28"/>
          <w:szCs w:val="28"/>
          <w:u w:val="single"/>
        </w:rPr>
        <w:t xml:space="preserve"> банка Х_</w:t>
      </w:r>
      <w:r>
        <w:rPr>
          <w:b/>
          <w:sz w:val="28"/>
          <w:szCs w:val="28"/>
          <w:u w:val="single"/>
        </w:rPr>
        <w:t>, г. Нижневартовск, ул. Малахова,21____</w:t>
      </w:r>
    </w:p>
    <w:p w:rsidR="00A2118F" w:rsidRDefault="00A2118F" w:rsidP="00973A46">
      <w:pPr>
        <w:jc w:val="center"/>
        <w:rPr>
          <w:sz w:val="14"/>
          <w:szCs w:val="14"/>
        </w:rPr>
      </w:pPr>
      <w:r w:rsidRPr="00C669E0">
        <w:rPr>
          <w:sz w:val="14"/>
          <w:szCs w:val="14"/>
        </w:rPr>
        <w:t>(НАИМЕНОВАНИЕ РЕМОНТИРУЕМОГО ОБЪЕК</w:t>
      </w:r>
      <w:r>
        <w:rPr>
          <w:sz w:val="14"/>
          <w:szCs w:val="14"/>
        </w:rPr>
        <w:t>Т</w:t>
      </w:r>
      <w:r w:rsidRPr="00C669E0">
        <w:rPr>
          <w:sz w:val="14"/>
          <w:szCs w:val="14"/>
        </w:rPr>
        <w:t>А)</w:t>
      </w:r>
    </w:p>
    <w:p w:rsidR="00A2118F" w:rsidRPr="00973A46" w:rsidRDefault="00A2118F" w:rsidP="00973A46">
      <w:pPr>
        <w:ind w:firstLine="0"/>
        <w:jc w:val="center"/>
        <w:rPr>
          <w:b/>
          <w:sz w:val="24"/>
          <w:szCs w:val="24"/>
        </w:rPr>
      </w:pPr>
    </w:p>
    <w:p w:rsidR="00A2118F" w:rsidRPr="006613CE" w:rsidRDefault="00A2118F" w:rsidP="00973A46">
      <w:pPr>
        <w:rPr>
          <w:b/>
          <w:sz w:val="24"/>
          <w:szCs w:val="24"/>
        </w:rPr>
      </w:pPr>
      <w:r w:rsidRPr="006613CE">
        <w:rPr>
          <w:b/>
          <w:sz w:val="24"/>
          <w:szCs w:val="24"/>
        </w:rPr>
        <w:t>Составлен</w:t>
      </w:r>
      <w:r>
        <w:rPr>
          <w:b/>
          <w:sz w:val="24"/>
          <w:szCs w:val="24"/>
        </w:rPr>
        <w:t>а в ценах по состоянию на 01.03.  2016</w:t>
      </w:r>
      <w:r w:rsidRPr="006613CE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в рублях</w:t>
      </w:r>
    </w:p>
    <w:p w:rsidR="00A2118F" w:rsidRDefault="00A2118F" w:rsidP="00973A46">
      <w:pPr>
        <w:ind w:firstLine="0"/>
        <w:rPr>
          <w:sz w:val="22"/>
          <w:szCs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8"/>
        <w:gridCol w:w="4111"/>
        <w:gridCol w:w="1842"/>
        <w:gridCol w:w="1843"/>
        <w:gridCol w:w="1985"/>
        <w:gridCol w:w="1417"/>
        <w:gridCol w:w="2126"/>
      </w:tblGrid>
      <w:tr w:rsidR="00A2118F" w:rsidRPr="006613CE" w:rsidTr="00973A46">
        <w:trPr>
          <w:trHeight w:val="128"/>
        </w:trPr>
        <w:tc>
          <w:tcPr>
            <w:tcW w:w="675" w:type="dxa"/>
            <w:vMerge w:val="restart"/>
          </w:tcPr>
          <w:p w:rsidR="00A2118F" w:rsidRPr="00F95888" w:rsidRDefault="00A2118F" w:rsidP="00973A46">
            <w:pPr>
              <w:ind w:firstLine="0"/>
              <w:rPr>
                <w:b/>
                <w:sz w:val="22"/>
                <w:szCs w:val="22"/>
              </w:rPr>
            </w:pPr>
            <w:r w:rsidRPr="00F95888">
              <w:rPr>
                <w:b/>
                <w:sz w:val="22"/>
                <w:szCs w:val="22"/>
              </w:rPr>
              <w:t>№№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п.п.</w:t>
            </w:r>
          </w:p>
        </w:tc>
        <w:tc>
          <w:tcPr>
            <w:tcW w:w="1418" w:type="dxa"/>
            <w:vMerge w:val="restart"/>
          </w:tcPr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 xml:space="preserve">Номера сметных расчетов 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и смет</w:t>
            </w:r>
          </w:p>
        </w:tc>
        <w:tc>
          <w:tcPr>
            <w:tcW w:w="4111" w:type="dxa"/>
            <w:vMerge w:val="restart"/>
          </w:tcPr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Наименование</w:t>
            </w:r>
          </w:p>
          <w:p w:rsidR="00A2118F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глав, объектов, работ и затрат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сводного сметного расчета</w:t>
            </w:r>
          </w:p>
        </w:tc>
        <w:tc>
          <w:tcPr>
            <w:tcW w:w="7087" w:type="dxa"/>
            <w:gridSpan w:val="4"/>
          </w:tcPr>
          <w:p w:rsidR="00A2118F" w:rsidRPr="006613CE" w:rsidRDefault="00A2118F" w:rsidP="00973A46">
            <w:pPr>
              <w:jc w:val="center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Сметная  стоимость</w:t>
            </w:r>
          </w:p>
        </w:tc>
        <w:tc>
          <w:tcPr>
            <w:tcW w:w="2126" w:type="dxa"/>
            <w:vMerge w:val="restart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Общая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сметная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стоимость</w:t>
            </w:r>
          </w:p>
        </w:tc>
      </w:tr>
      <w:tr w:rsidR="00A2118F" w:rsidRPr="0032591D" w:rsidTr="00973A46">
        <w:trPr>
          <w:trHeight w:val="127"/>
        </w:trPr>
        <w:tc>
          <w:tcPr>
            <w:tcW w:w="675" w:type="dxa"/>
            <w:vMerge/>
          </w:tcPr>
          <w:p w:rsidR="00A2118F" w:rsidRPr="0032591D" w:rsidRDefault="00A2118F" w:rsidP="00973A4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2118F" w:rsidRPr="0032591D" w:rsidRDefault="00A2118F" w:rsidP="00973A46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A2118F" w:rsidRPr="0032591D" w:rsidRDefault="00A2118F" w:rsidP="00973A4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ремонтно-строитель-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ных работ</w:t>
            </w:r>
          </w:p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монтажных работ</w:t>
            </w:r>
          </w:p>
        </w:tc>
        <w:tc>
          <w:tcPr>
            <w:tcW w:w="1985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оборудования,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 xml:space="preserve">мебели 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и инвентаря</w:t>
            </w:r>
          </w:p>
        </w:tc>
        <w:tc>
          <w:tcPr>
            <w:tcW w:w="1417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прочих</w:t>
            </w:r>
          </w:p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затрат</w:t>
            </w:r>
          </w:p>
        </w:tc>
        <w:tc>
          <w:tcPr>
            <w:tcW w:w="2126" w:type="dxa"/>
            <w:vMerge/>
          </w:tcPr>
          <w:p w:rsidR="00A2118F" w:rsidRPr="0032591D" w:rsidRDefault="00A2118F" w:rsidP="00973A46">
            <w:pPr>
              <w:rPr>
                <w:sz w:val="22"/>
                <w:szCs w:val="22"/>
              </w:rPr>
            </w:pPr>
          </w:p>
        </w:tc>
      </w:tr>
      <w:tr w:rsidR="00A2118F" w:rsidRPr="006613CE" w:rsidTr="00973A46">
        <w:tc>
          <w:tcPr>
            <w:tcW w:w="675" w:type="dxa"/>
          </w:tcPr>
          <w:p w:rsidR="00A2118F" w:rsidRPr="006613CE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2118F" w:rsidRPr="006613CE" w:rsidRDefault="00A2118F" w:rsidP="00973A46">
            <w:pPr>
              <w:rPr>
                <w:b/>
                <w:sz w:val="24"/>
                <w:szCs w:val="24"/>
              </w:rPr>
            </w:pPr>
            <w:r w:rsidRPr="006613CE">
              <w:rPr>
                <w:b/>
                <w:sz w:val="24"/>
                <w:szCs w:val="24"/>
              </w:rPr>
              <w:t>8</w:t>
            </w:r>
          </w:p>
        </w:tc>
      </w:tr>
      <w:tr w:rsidR="00A2118F" w:rsidRPr="006A5B12" w:rsidTr="00973A46">
        <w:trPr>
          <w:trHeight w:val="632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</w:p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Глава.2 Основные объекты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</w:tr>
      <w:tr w:rsidR="00A2118F" w:rsidRPr="006A5B12" w:rsidTr="00973A46">
        <w:trPr>
          <w:trHeight w:val="43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ЛС№1-1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Общестроительные работы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3 780 000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3780 000</w:t>
            </w:r>
          </w:p>
        </w:tc>
      </w:tr>
      <w:tr w:rsidR="00A2118F" w:rsidRPr="006A5B12" w:rsidTr="006A5B12">
        <w:trPr>
          <w:trHeight w:val="264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ЛС №1-2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Внутренние санитарно-технические работы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 300 000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 300 000</w:t>
            </w:r>
          </w:p>
        </w:tc>
      </w:tr>
      <w:tr w:rsidR="00A2118F" w:rsidRPr="006A5B12" w:rsidTr="006A5B12">
        <w:trPr>
          <w:trHeight w:val="40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ЛС №1-3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Монтажные  работы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1 200 000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1 500 000</w:t>
            </w:r>
          </w:p>
        </w:tc>
      </w:tr>
      <w:tr w:rsidR="00A2118F" w:rsidRPr="006A5B12" w:rsidTr="00973A46">
        <w:trPr>
          <w:trHeight w:val="422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Итого по главе 2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4 080 000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1 200 000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5 580 000</w:t>
            </w:r>
          </w:p>
        </w:tc>
      </w:tr>
      <w:tr w:rsidR="00A2118F" w:rsidRPr="006A5B12" w:rsidTr="00973A46">
        <w:trPr>
          <w:trHeight w:val="698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Глава 6. Временные здания и сооружения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Табл.1 ГСН</w:t>
            </w:r>
            <w:r w:rsidRPr="006A5B12">
              <w:rPr>
                <w:sz w:val="24"/>
                <w:szCs w:val="24"/>
                <w:vertAlign w:val="subscript"/>
              </w:rPr>
              <w:t>р</w:t>
            </w:r>
            <w:r w:rsidRPr="006A5B12">
              <w:rPr>
                <w:sz w:val="24"/>
                <w:szCs w:val="24"/>
              </w:rPr>
              <w:t>-81-05-01-2001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Временные здания и сооружения     </w:t>
            </w: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в т.ч. ремонт фасада</w:t>
            </w: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1 600 000*0,3% = 4 800руб.;</w:t>
            </w: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ремонт кровли</w:t>
            </w: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200 000* 0,4% =    800руб;</w:t>
            </w:r>
          </w:p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отделка  внутренних помещений</w:t>
            </w:r>
          </w:p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1 100 000*0,25%   = 2 750руб. </w:t>
            </w:r>
          </w:p>
          <w:p w:rsidR="00A2118F" w:rsidRPr="006A5B12" w:rsidRDefault="00A2118F" w:rsidP="006A5B12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внутренние санитарно-технические работы</w:t>
            </w:r>
          </w:p>
          <w:p w:rsidR="00A2118F" w:rsidRPr="006A5B12" w:rsidRDefault="00A2118F" w:rsidP="006A5B12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300 000*0,3%     =  900 руб.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</w:t>
            </w:r>
            <w:r w:rsidRPr="006A5B12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</w:t>
            </w:r>
            <w:r w:rsidRPr="006A5B12">
              <w:rPr>
                <w:sz w:val="24"/>
                <w:szCs w:val="24"/>
              </w:rPr>
              <w:t>50</w:t>
            </w:r>
          </w:p>
        </w:tc>
      </w:tr>
      <w:tr w:rsidR="00A2118F" w:rsidRPr="006A5B12" w:rsidTr="00973A46">
        <w:trPr>
          <w:trHeight w:val="338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Итого по главе 6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9 2</w:t>
            </w:r>
            <w:r w:rsidRPr="006A5B1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9 2</w:t>
            </w:r>
            <w:r w:rsidRPr="006A5B12">
              <w:rPr>
                <w:b/>
                <w:sz w:val="24"/>
                <w:szCs w:val="24"/>
              </w:rPr>
              <w:t>50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Глава 7. Прочие работы и затраты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СР №1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Расходы на командирование рабочих для выполнения ремонтно-строительных работ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20 000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   20 000</w:t>
            </w:r>
          </w:p>
        </w:tc>
      </w:tr>
      <w:tr w:rsidR="00A2118F" w:rsidRPr="006A5B12" w:rsidTr="00973A46">
        <w:trPr>
          <w:trHeight w:val="352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jc w:val="left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ЛС №7-1</w:t>
            </w:r>
          </w:p>
        </w:tc>
        <w:tc>
          <w:tcPr>
            <w:tcW w:w="4111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Пусконаладочные работы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  80 000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 xml:space="preserve">      80 000</w:t>
            </w:r>
          </w:p>
        </w:tc>
      </w:tr>
      <w:tr w:rsidR="00A2118F" w:rsidRPr="006A5B12" w:rsidTr="00973A46">
        <w:trPr>
          <w:trHeight w:val="432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Итого по главе 7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100 000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  100 000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Итого по главам 1-7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4 089 2</w:t>
            </w:r>
            <w:r w:rsidRPr="006A5B1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1 200 000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100 000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5 6</w:t>
            </w:r>
            <w:r>
              <w:rPr>
                <w:b/>
                <w:sz w:val="24"/>
                <w:szCs w:val="24"/>
              </w:rPr>
              <w:t>89 2</w:t>
            </w:r>
            <w:r w:rsidRPr="006A5B12">
              <w:rPr>
                <w:b/>
                <w:sz w:val="24"/>
                <w:szCs w:val="24"/>
              </w:rPr>
              <w:t>50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  <w:r w:rsidRPr="006A5B12">
              <w:rPr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Резерв средств на непредвиденные работы и затраты -1%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40 893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 3 000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 12 000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1 000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56 893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4 130 1</w:t>
            </w:r>
            <w:r w:rsidRPr="006A5B12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303 000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1 212 000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101 000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5 746 1</w:t>
            </w:r>
            <w:r w:rsidRPr="006A5B12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Средства на покрытие затрат по уплате НДС (18%)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743 </w:t>
            </w:r>
            <w:r>
              <w:rPr>
                <w:b/>
                <w:sz w:val="24"/>
                <w:szCs w:val="24"/>
              </w:rPr>
              <w:t>425,74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54 540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  218 160</w:t>
            </w:r>
          </w:p>
        </w:tc>
        <w:tc>
          <w:tcPr>
            <w:tcW w:w="1417" w:type="dxa"/>
          </w:tcPr>
          <w:p w:rsidR="00A2118F" w:rsidRPr="006A5B12" w:rsidRDefault="00A2118F" w:rsidP="002E780F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  18 180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1 034 305,74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4 873 568,74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357 540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1 430 160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119 180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6 780 448,74</w:t>
            </w:r>
          </w:p>
        </w:tc>
      </w:tr>
      <w:tr w:rsidR="00A2118F" w:rsidRPr="006A5B12" w:rsidTr="00973A46">
        <w:trPr>
          <w:trHeight w:val="610"/>
        </w:trPr>
        <w:tc>
          <w:tcPr>
            <w:tcW w:w="675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118F" w:rsidRPr="006A5B12" w:rsidRDefault="00A2118F" w:rsidP="00973A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118F" w:rsidRPr="006A5B12" w:rsidRDefault="00A2118F" w:rsidP="00F71EE9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Коэффициент снижения сметной стоимости  0,9</w:t>
            </w:r>
          </w:p>
        </w:tc>
        <w:tc>
          <w:tcPr>
            <w:tcW w:w="1842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4 386 211,87</w:t>
            </w:r>
          </w:p>
        </w:tc>
        <w:tc>
          <w:tcPr>
            <w:tcW w:w="1843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321 786</w:t>
            </w:r>
          </w:p>
        </w:tc>
        <w:tc>
          <w:tcPr>
            <w:tcW w:w="1985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>1 287 144</w:t>
            </w:r>
          </w:p>
        </w:tc>
        <w:tc>
          <w:tcPr>
            <w:tcW w:w="1417" w:type="dxa"/>
          </w:tcPr>
          <w:p w:rsidR="00A2118F" w:rsidRPr="006A5B12" w:rsidRDefault="00A2118F" w:rsidP="00973A46">
            <w:pPr>
              <w:ind w:firstLine="0"/>
              <w:rPr>
                <w:b/>
                <w:sz w:val="24"/>
                <w:szCs w:val="24"/>
              </w:rPr>
            </w:pPr>
            <w:r w:rsidRPr="006A5B12">
              <w:rPr>
                <w:b/>
                <w:sz w:val="24"/>
                <w:szCs w:val="24"/>
              </w:rPr>
              <w:t xml:space="preserve">   107 262</w:t>
            </w:r>
          </w:p>
        </w:tc>
        <w:tc>
          <w:tcPr>
            <w:tcW w:w="2126" w:type="dxa"/>
          </w:tcPr>
          <w:p w:rsidR="00A2118F" w:rsidRPr="006A5B12" w:rsidRDefault="00A2118F" w:rsidP="00973A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6 102</w:t>
            </w:r>
            <w:r w:rsidRPr="006A5B12">
              <w:rPr>
                <w:b/>
                <w:sz w:val="24"/>
                <w:szCs w:val="24"/>
              </w:rPr>
              <w:t> 4</w:t>
            </w:r>
            <w:r>
              <w:rPr>
                <w:b/>
                <w:sz w:val="24"/>
                <w:szCs w:val="24"/>
              </w:rPr>
              <w:t>03,87</w:t>
            </w:r>
          </w:p>
        </w:tc>
      </w:tr>
    </w:tbl>
    <w:p w:rsidR="00A2118F" w:rsidRPr="006A5B12" w:rsidRDefault="00A2118F" w:rsidP="00A35302">
      <w:pPr>
        <w:ind w:firstLine="0"/>
        <w:rPr>
          <w:sz w:val="24"/>
          <w:szCs w:val="24"/>
        </w:rPr>
      </w:pPr>
    </w:p>
    <w:p w:rsidR="00A2118F" w:rsidRPr="00F71EE9" w:rsidRDefault="00A2118F" w:rsidP="00F71EE9">
      <w:pPr>
        <w:rPr>
          <w:sz w:val="24"/>
          <w:szCs w:val="24"/>
        </w:rPr>
      </w:pPr>
    </w:p>
    <w:p w:rsidR="00A2118F" w:rsidRPr="00F71EE9" w:rsidRDefault="00A2118F" w:rsidP="00F71EE9">
      <w:pPr>
        <w:rPr>
          <w:sz w:val="24"/>
          <w:szCs w:val="24"/>
        </w:rPr>
      </w:pPr>
    </w:p>
    <w:p w:rsidR="00A2118F" w:rsidRPr="00F71EE9" w:rsidRDefault="00A2118F" w:rsidP="00F71EE9">
      <w:pPr>
        <w:tabs>
          <w:tab w:val="left" w:pos="3355"/>
        </w:tabs>
        <w:ind w:firstLine="0"/>
        <w:rPr>
          <w:b/>
          <w:sz w:val="28"/>
          <w:szCs w:val="28"/>
        </w:rPr>
      </w:pPr>
      <w:r w:rsidRPr="00F71EE9">
        <w:rPr>
          <w:b/>
          <w:sz w:val="28"/>
          <w:szCs w:val="28"/>
        </w:rPr>
        <w:t xml:space="preserve">Заказчик </w:t>
      </w:r>
    </w:p>
    <w:p w:rsidR="00A2118F" w:rsidRPr="00F71EE9" w:rsidRDefault="00A2118F" w:rsidP="00F71EE9">
      <w:pPr>
        <w:tabs>
          <w:tab w:val="left" w:pos="3355"/>
        </w:tabs>
        <w:ind w:firstLine="0"/>
        <w:rPr>
          <w:b/>
          <w:sz w:val="28"/>
          <w:szCs w:val="28"/>
        </w:rPr>
      </w:pPr>
    </w:p>
    <w:p w:rsidR="00A2118F" w:rsidRPr="00F71EE9" w:rsidRDefault="00A2118F" w:rsidP="00F71EE9">
      <w:pPr>
        <w:tabs>
          <w:tab w:val="left" w:pos="3355"/>
        </w:tabs>
        <w:ind w:firstLine="0"/>
        <w:rPr>
          <w:b/>
          <w:sz w:val="28"/>
          <w:szCs w:val="28"/>
        </w:rPr>
      </w:pPr>
    </w:p>
    <w:p w:rsidR="00A2118F" w:rsidRPr="00F71EE9" w:rsidRDefault="00A2118F" w:rsidP="00F71EE9">
      <w:pPr>
        <w:tabs>
          <w:tab w:val="left" w:pos="3355"/>
        </w:tabs>
        <w:ind w:firstLine="0"/>
        <w:rPr>
          <w:b/>
          <w:sz w:val="28"/>
          <w:szCs w:val="28"/>
        </w:rPr>
      </w:pPr>
      <w:r w:rsidRPr="00F71EE9">
        <w:rPr>
          <w:b/>
          <w:sz w:val="28"/>
          <w:szCs w:val="28"/>
        </w:rPr>
        <w:t>Подрядчик</w:t>
      </w:r>
    </w:p>
    <w:p w:rsidR="00A2118F" w:rsidRPr="00F71EE9" w:rsidRDefault="00A2118F" w:rsidP="00F71EE9">
      <w:pPr>
        <w:tabs>
          <w:tab w:val="left" w:pos="3355"/>
        </w:tabs>
        <w:rPr>
          <w:b/>
          <w:sz w:val="28"/>
          <w:szCs w:val="28"/>
        </w:rPr>
      </w:pPr>
    </w:p>
    <w:p w:rsidR="00A2118F" w:rsidRDefault="00A2118F" w:rsidP="00F71EE9">
      <w:pPr>
        <w:tabs>
          <w:tab w:val="left" w:pos="3355"/>
        </w:tabs>
        <w:rPr>
          <w:sz w:val="24"/>
          <w:szCs w:val="24"/>
        </w:rPr>
      </w:pPr>
    </w:p>
    <w:p w:rsidR="00A2118F" w:rsidRPr="00F71EE9" w:rsidRDefault="00A2118F" w:rsidP="00F71EE9">
      <w:pPr>
        <w:tabs>
          <w:tab w:val="left" w:pos="3355"/>
        </w:tabs>
        <w:rPr>
          <w:sz w:val="24"/>
          <w:szCs w:val="24"/>
        </w:rPr>
        <w:sectPr w:rsidR="00A2118F" w:rsidRPr="00F71EE9" w:rsidSect="00D9046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sz w:val="24"/>
          <w:szCs w:val="24"/>
        </w:rPr>
        <w:tab/>
      </w:r>
    </w:p>
    <w:p w:rsidR="00A2118F" w:rsidRDefault="00A2118F" w:rsidP="00A35302">
      <w:pPr>
        <w:ind w:firstLine="0"/>
        <w:rPr>
          <w:sz w:val="24"/>
          <w:szCs w:val="24"/>
        </w:rPr>
      </w:pPr>
    </w:p>
    <w:p w:rsidR="00A2118F" w:rsidRPr="00B416F9" w:rsidRDefault="00A2118F" w:rsidP="00B416F9">
      <w:pPr>
        <w:ind w:firstLine="0"/>
        <w:rPr>
          <w:b/>
          <w:sz w:val="28"/>
          <w:szCs w:val="28"/>
        </w:rPr>
      </w:pPr>
      <w:r w:rsidRPr="00B416F9">
        <w:rPr>
          <w:b/>
          <w:sz w:val="28"/>
          <w:szCs w:val="28"/>
        </w:rPr>
        <w:t>В составе сводного сметного расчета стоимости капитального ремонта объектов социальной сферы средства рекомендуется распределять по следующим главам :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1. «Подготовка площадок (территории) капитального ремонта».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2. «Основные объекты».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3. «Объекты подсобного и обслуживающего назначения».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4. «Наружные сети и сооруж</w:t>
      </w:r>
      <w:r>
        <w:rPr>
          <w:sz w:val="28"/>
          <w:szCs w:val="28"/>
        </w:rPr>
        <w:t>ения (водоснабжения, водоотведения</w:t>
      </w:r>
      <w:r w:rsidRPr="00F71EE9">
        <w:rPr>
          <w:sz w:val="28"/>
          <w:szCs w:val="28"/>
        </w:rPr>
        <w:t>, теплоснабжения, газоснабжения и т.п.)».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5. «Благоустройство и озеленение территории».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6. «Временные здания и сооружения».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7. «Прочие работы и затраты».</w:t>
      </w:r>
    </w:p>
    <w:p w:rsidR="00A2118F" w:rsidRPr="00F71EE9" w:rsidRDefault="00A2118F" w:rsidP="00F71EE9">
      <w:pPr>
        <w:ind w:firstLine="720"/>
        <w:rPr>
          <w:sz w:val="28"/>
          <w:szCs w:val="28"/>
        </w:rPr>
      </w:pPr>
      <w:r>
        <w:rPr>
          <w:sz w:val="28"/>
          <w:szCs w:val="28"/>
        </w:rPr>
        <w:t>8. «Содержание службы заказчика. Строительный контроль</w:t>
      </w:r>
      <w:r w:rsidRPr="00F71EE9">
        <w:rPr>
          <w:sz w:val="28"/>
          <w:szCs w:val="28"/>
        </w:rPr>
        <w:t>».</w:t>
      </w:r>
    </w:p>
    <w:p w:rsidR="00A2118F" w:rsidRDefault="00A2118F" w:rsidP="0025190B">
      <w:pPr>
        <w:ind w:firstLine="720"/>
        <w:rPr>
          <w:sz w:val="28"/>
          <w:szCs w:val="28"/>
        </w:rPr>
      </w:pPr>
      <w:r w:rsidRPr="00F71EE9">
        <w:rPr>
          <w:sz w:val="28"/>
          <w:szCs w:val="28"/>
        </w:rPr>
        <w:t>9. «Проектные и изыскат</w:t>
      </w:r>
      <w:r>
        <w:rPr>
          <w:sz w:val="28"/>
          <w:szCs w:val="28"/>
        </w:rPr>
        <w:t>ельские работы</w:t>
      </w:r>
      <w:r w:rsidRPr="00F71EE9">
        <w:rPr>
          <w:sz w:val="28"/>
          <w:szCs w:val="28"/>
        </w:rPr>
        <w:t>».</w:t>
      </w:r>
    </w:p>
    <w:p w:rsidR="00A2118F" w:rsidRDefault="00A2118F" w:rsidP="00F71EE9">
      <w:pPr>
        <w:ind w:firstLine="720"/>
        <w:rPr>
          <w:sz w:val="28"/>
          <w:szCs w:val="28"/>
        </w:rPr>
      </w:pPr>
    </w:p>
    <w:p w:rsidR="00A2118F" w:rsidRDefault="00A2118F" w:rsidP="0025190B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2118F" w:rsidRDefault="00A2118F" w:rsidP="0025190B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рекомендуемых конструктивных элементов и видов работ комплексного капитального ремонта объектов социальной сферы</w:t>
      </w:r>
    </w:p>
    <w:p w:rsidR="00A2118F" w:rsidRPr="006D31D5" w:rsidRDefault="00A2118F" w:rsidP="0025190B">
      <w:pPr>
        <w:ind w:firstLine="720"/>
        <w:jc w:val="center"/>
        <w:rPr>
          <w:b/>
        </w:rPr>
      </w:pPr>
    </w:p>
    <w:p w:rsidR="00A2118F" w:rsidRDefault="00A2118F" w:rsidP="0025190B">
      <w:pPr>
        <w:ind w:firstLine="720"/>
        <w:jc w:val="center"/>
        <w:rPr>
          <w:b/>
          <w:sz w:val="24"/>
          <w:szCs w:val="24"/>
          <w:u w:val="single"/>
        </w:rPr>
      </w:pPr>
      <w:r w:rsidRPr="0025190B">
        <w:rPr>
          <w:b/>
          <w:sz w:val="24"/>
          <w:szCs w:val="24"/>
          <w:u w:val="single"/>
        </w:rPr>
        <w:t>А. Общестроительные работы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1. Земляные работы.                                  12. Балконы и козырьки.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2.Фундаменты.                                           13. Подвесные потолки.</w:t>
      </w:r>
    </w:p>
    <w:p w:rsidR="00A2118F" w:rsidRPr="00C77486" w:rsidRDefault="00A2118F" w:rsidP="0025190B">
      <w:pPr>
        <w:ind w:firstLine="720"/>
        <w:rPr>
          <w:sz w:val="24"/>
          <w:szCs w:val="24"/>
          <w:u w:val="single"/>
        </w:rPr>
      </w:pPr>
      <w:r w:rsidRPr="00C77486">
        <w:rPr>
          <w:sz w:val="24"/>
          <w:szCs w:val="24"/>
        </w:rPr>
        <w:t xml:space="preserve">3. Стены.                                                    </w:t>
      </w:r>
      <w:r w:rsidRPr="00C77486">
        <w:rPr>
          <w:b/>
          <w:i/>
          <w:sz w:val="24"/>
          <w:szCs w:val="24"/>
          <w:u w:val="single"/>
        </w:rPr>
        <w:t>14. Штукатурные работы.</w:t>
      </w:r>
    </w:p>
    <w:p w:rsidR="00A2118F" w:rsidRPr="00C77486" w:rsidRDefault="00A2118F" w:rsidP="0025190B">
      <w:pPr>
        <w:ind w:firstLine="720"/>
        <w:rPr>
          <w:b/>
          <w:i/>
          <w:sz w:val="24"/>
          <w:szCs w:val="24"/>
        </w:rPr>
      </w:pPr>
      <w:r w:rsidRPr="00C77486">
        <w:rPr>
          <w:sz w:val="24"/>
          <w:szCs w:val="24"/>
        </w:rPr>
        <w:t xml:space="preserve">4. Перекрытия.                                           </w:t>
      </w:r>
      <w:r w:rsidRPr="00C77486">
        <w:rPr>
          <w:b/>
          <w:i/>
          <w:sz w:val="24"/>
          <w:szCs w:val="24"/>
          <w:u w:val="single"/>
        </w:rPr>
        <w:t>15. Облицовочные работы.</w:t>
      </w:r>
    </w:p>
    <w:p w:rsidR="00A2118F" w:rsidRPr="00C77486" w:rsidRDefault="00A2118F" w:rsidP="0025190B">
      <w:pPr>
        <w:ind w:firstLine="720"/>
        <w:rPr>
          <w:b/>
          <w:i/>
          <w:sz w:val="24"/>
          <w:szCs w:val="24"/>
          <w:u w:val="single"/>
        </w:rPr>
      </w:pPr>
      <w:r w:rsidRPr="00C77486">
        <w:rPr>
          <w:sz w:val="24"/>
          <w:szCs w:val="24"/>
        </w:rPr>
        <w:t xml:space="preserve">5. Перегородки.                                         </w:t>
      </w:r>
      <w:r w:rsidRPr="00C77486">
        <w:rPr>
          <w:b/>
          <w:i/>
          <w:sz w:val="24"/>
          <w:szCs w:val="24"/>
          <w:u w:val="single"/>
        </w:rPr>
        <w:t>16. Малярные работы.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 xml:space="preserve">6. Окна.                                                      </w:t>
      </w:r>
      <w:r w:rsidRPr="00C77486">
        <w:rPr>
          <w:b/>
          <w:i/>
          <w:sz w:val="24"/>
          <w:szCs w:val="24"/>
          <w:u w:val="single"/>
        </w:rPr>
        <w:t>17. Обойные работы.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 xml:space="preserve">7. Двери.                           </w:t>
      </w:r>
      <w:r>
        <w:rPr>
          <w:sz w:val="24"/>
          <w:szCs w:val="24"/>
        </w:rPr>
        <w:t xml:space="preserve">                        </w:t>
      </w:r>
      <w:r w:rsidRPr="00C77486">
        <w:rPr>
          <w:sz w:val="24"/>
          <w:szCs w:val="24"/>
        </w:rPr>
        <w:t xml:space="preserve"> 18. Встроенная мебель.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 xml:space="preserve">8. Витражи.                                 </w:t>
      </w:r>
      <w:r>
        <w:rPr>
          <w:sz w:val="24"/>
          <w:szCs w:val="24"/>
        </w:rPr>
        <w:t xml:space="preserve">               </w:t>
      </w:r>
      <w:r w:rsidRPr="00C77486">
        <w:rPr>
          <w:sz w:val="24"/>
          <w:szCs w:val="24"/>
        </w:rPr>
        <w:t>19. Мусоропровод.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 xml:space="preserve">9. Полы. </w:t>
      </w:r>
      <w:r>
        <w:rPr>
          <w:sz w:val="24"/>
          <w:szCs w:val="24"/>
        </w:rPr>
        <w:t xml:space="preserve">                                                    </w:t>
      </w:r>
      <w:r w:rsidRPr="00C77486">
        <w:rPr>
          <w:b/>
          <w:i/>
          <w:sz w:val="24"/>
          <w:szCs w:val="24"/>
          <w:u w:val="single"/>
        </w:rPr>
        <w:t>20. Фасад.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b/>
          <w:i/>
          <w:sz w:val="24"/>
          <w:szCs w:val="24"/>
          <w:u w:val="single"/>
        </w:rPr>
        <w:t>10. Крыши и кровли.</w:t>
      </w:r>
      <w:r w:rsidRPr="00C774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</w:t>
      </w:r>
      <w:r w:rsidRPr="00C77486">
        <w:rPr>
          <w:sz w:val="24"/>
          <w:szCs w:val="24"/>
        </w:rPr>
        <w:t>21. Прочие разные работы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11. Лестницы, площадки и входы.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</w:p>
    <w:p w:rsidR="00A2118F" w:rsidRPr="00C77486" w:rsidRDefault="00A2118F" w:rsidP="00322BBC">
      <w:pPr>
        <w:ind w:firstLine="720"/>
        <w:jc w:val="center"/>
        <w:rPr>
          <w:b/>
          <w:i/>
          <w:sz w:val="24"/>
          <w:szCs w:val="24"/>
          <w:u w:val="single"/>
        </w:rPr>
      </w:pPr>
      <w:r w:rsidRPr="00C77486">
        <w:rPr>
          <w:b/>
          <w:i/>
          <w:sz w:val="24"/>
          <w:szCs w:val="24"/>
          <w:u w:val="single"/>
        </w:rPr>
        <w:t>Б. Внутренние санитарно-технические работы</w:t>
      </w:r>
    </w:p>
    <w:p w:rsidR="00A2118F" w:rsidRPr="00C77486" w:rsidRDefault="00A2118F" w:rsidP="00322BBC">
      <w:pPr>
        <w:ind w:firstLine="720"/>
        <w:jc w:val="center"/>
        <w:rPr>
          <w:b/>
          <w:u w:val="single"/>
        </w:rPr>
      </w:pP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1. Отопление.                                                     4. Вентиляция.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2. Холодное водоснабжение.                            5. Водопровод.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3. Горячее водоснабжение.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</w:p>
    <w:p w:rsidR="00A2118F" w:rsidRPr="00C77486" w:rsidRDefault="00A2118F" w:rsidP="00322BBC">
      <w:pPr>
        <w:ind w:firstLine="720"/>
        <w:jc w:val="center"/>
        <w:rPr>
          <w:b/>
          <w:sz w:val="24"/>
          <w:szCs w:val="24"/>
          <w:u w:val="single"/>
        </w:rPr>
      </w:pPr>
      <w:r w:rsidRPr="00C77486">
        <w:rPr>
          <w:b/>
          <w:sz w:val="24"/>
          <w:szCs w:val="24"/>
          <w:u w:val="single"/>
        </w:rPr>
        <w:t>В. Монтажные работы</w:t>
      </w:r>
    </w:p>
    <w:p w:rsidR="00A2118F" w:rsidRPr="00C77486" w:rsidRDefault="00A2118F" w:rsidP="00322BBC">
      <w:pPr>
        <w:ind w:firstLine="720"/>
        <w:jc w:val="center"/>
        <w:rPr>
          <w:b/>
          <w:u w:val="single"/>
        </w:rPr>
      </w:pPr>
    </w:p>
    <w:p w:rsidR="00A2118F" w:rsidRPr="00C77486" w:rsidRDefault="00A2118F" w:rsidP="00322BBC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1.Электромонтажные работы.                             3. Лифты.</w:t>
      </w:r>
    </w:p>
    <w:p w:rsidR="00A2118F" w:rsidRPr="00C77486" w:rsidRDefault="00A2118F" w:rsidP="00322BBC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2. Слаботочные устройства.</w:t>
      </w:r>
    </w:p>
    <w:p w:rsidR="00A2118F" w:rsidRPr="00C77486" w:rsidRDefault="00A2118F" w:rsidP="0025190B">
      <w:pPr>
        <w:ind w:firstLine="720"/>
        <w:rPr>
          <w:sz w:val="24"/>
          <w:szCs w:val="24"/>
        </w:rPr>
      </w:pPr>
    </w:p>
    <w:p w:rsidR="00A2118F" w:rsidRPr="00C77486" w:rsidRDefault="00A2118F" w:rsidP="00322BBC">
      <w:pPr>
        <w:ind w:firstLine="720"/>
        <w:jc w:val="center"/>
        <w:rPr>
          <w:b/>
          <w:sz w:val="24"/>
          <w:szCs w:val="24"/>
          <w:u w:val="single"/>
        </w:rPr>
      </w:pPr>
      <w:r w:rsidRPr="00C77486">
        <w:rPr>
          <w:b/>
          <w:sz w:val="24"/>
          <w:szCs w:val="24"/>
          <w:u w:val="single"/>
        </w:rPr>
        <w:t>Г. Объекты подсобного назначения</w:t>
      </w:r>
    </w:p>
    <w:p w:rsidR="00A2118F" w:rsidRPr="00C77486" w:rsidRDefault="00A2118F" w:rsidP="00322BBC">
      <w:pPr>
        <w:ind w:firstLine="720"/>
        <w:jc w:val="center"/>
        <w:rPr>
          <w:b/>
          <w:u w:val="single"/>
        </w:rPr>
      </w:pPr>
    </w:p>
    <w:p w:rsidR="00A2118F" w:rsidRPr="00C77486" w:rsidRDefault="00A2118F" w:rsidP="00322BBC">
      <w:pPr>
        <w:ind w:firstLine="720"/>
        <w:rPr>
          <w:sz w:val="24"/>
          <w:szCs w:val="24"/>
        </w:rPr>
      </w:pPr>
      <w:r w:rsidRPr="00C77486">
        <w:rPr>
          <w:sz w:val="24"/>
          <w:szCs w:val="24"/>
        </w:rPr>
        <w:t>1. ЦТП.                                      2. Насосная.                                3. ТП.</w:t>
      </w:r>
    </w:p>
    <w:p w:rsidR="00A2118F" w:rsidRPr="00C77486" w:rsidRDefault="00A2118F" w:rsidP="00322BBC">
      <w:pPr>
        <w:ind w:firstLine="720"/>
        <w:rPr>
          <w:sz w:val="24"/>
          <w:szCs w:val="24"/>
        </w:rPr>
      </w:pPr>
    </w:p>
    <w:p w:rsidR="00A2118F" w:rsidRPr="00C77486" w:rsidRDefault="00A2118F" w:rsidP="00322BBC">
      <w:pPr>
        <w:ind w:firstLine="720"/>
        <w:jc w:val="center"/>
        <w:rPr>
          <w:b/>
          <w:i/>
          <w:sz w:val="24"/>
          <w:szCs w:val="24"/>
          <w:u w:val="single"/>
        </w:rPr>
      </w:pPr>
      <w:r w:rsidRPr="00C77486">
        <w:rPr>
          <w:b/>
          <w:i/>
          <w:sz w:val="24"/>
          <w:szCs w:val="24"/>
          <w:u w:val="single"/>
        </w:rPr>
        <w:t>Д. Наружные инженерные коммуникации</w:t>
      </w:r>
    </w:p>
    <w:p w:rsidR="00A2118F" w:rsidRPr="00C77486" w:rsidRDefault="00A2118F" w:rsidP="00322BBC">
      <w:pPr>
        <w:ind w:firstLine="720"/>
        <w:jc w:val="center"/>
        <w:rPr>
          <w:b/>
          <w:sz w:val="24"/>
          <w:szCs w:val="24"/>
          <w:u w:val="single"/>
        </w:rPr>
      </w:pPr>
    </w:p>
    <w:p w:rsidR="00A2118F" w:rsidRPr="00C77486" w:rsidRDefault="00A2118F" w:rsidP="00322BBC">
      <w:pPr>
        <w:ind w:firstLine="720"/>
        <w:jc w:val="center"/>
        <w:rPr>
          <w:b/>
          <w:u w:val="single"/>
        </w:rPr>
      </w:pPr>
    </w:p>
    <w:p w:rsidR="00A2118F" w:rsidRPr="00C77486" w:rsidRDefault="00A2118F" w:rsidP="00322BBC">
      <w:pPr>
        <w:ind w:firstLine="720"/>
        <w:jc w:val="center"/>
        <w:rPr>
          <w:b/>
          <w:sz w:val="24"/>
          <w:szCs w:val="24"/>
          <w:u w:val="single"/>
        </w:rPr>
      </w:pPr>
      <w:r w:rsidRPr="00C77486">
        <w:rPr>
          <w:b/>
          <w:sz w:val="24"/>
          <w:szCs w:val="24"/>
          <w:u w:val="single"/>
        </w:rPr>
        <w:t>Д. Благоустройство</w:t>
      </w:r>
    </w:p>
    <w:p w:rsidR="00A2118F" w:rsidRPr="00C77486" w:rsidRDefault="00A2118F" w:rsidP="00322BBC">
      <w:pPr>
        <w:ind w:firstLine="720"/>
        <w:jc w:val="center"/>
        <w:rPr>
          <w:b/>
          <w:u w:val="single"/>
        </w:rPr>
      </w:pPr>
    </w:p>
    <w:p w:rsidR="00A2118F" w:rsidRPr="00C77486" w:rsidRDefault="00A2118F" w:rsidP="006D31D5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77486">
        <w:rPr>
          <w:b/>
          <w:i/>
          <w:sz w:val="24"/>
          <w:szCs w:val="24"/>
          <w:u w:val="single"/>
        </w:rPr>
        <w:t>Проезжая часть.3. Озеленение.</w:t>
      </w:r>
    </w:p>
    <w:p w:rsidR="00A2118F" w:rsidRPr="00C77486" w:rsidRDefault="00A2118F" w:rsidP="00B0005F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77486">
        <w:rPr>
          <w:b/>
          <w:i/>
          <w:sz w:val="24"/>
          <w:szCs w:val="24"/>
          <w:u w:val="single"/>
        </w:rPr>
        <w:t>Тротуары, площадки.</w:t>
      </w:r>
      <w:r w:rsidRPr="00C77486">
        <w:rPr>
          <w:sz w:val="24"/>
          <w:szCs w:val="24"/>
        </w:rPr>
        <w:t xml:space="preserve">                                        4. Малые формы.</w:t>
      </w:r>
    </w:p>
    <w:p w:rsidR="00A2118F" w:rsidRDefault="00A2118F" w:rsidP="00816044">
      <w:pPr>
        <w:jc w:val="right"/>
        <w:rPr>
          <w:i/>
          <w:sz w:val="24"/>
          <w:szCs w:val="24"/>
        </w:rPr>
      </w:pPr>
    </w:p>
    <w:p w:rsidR="00A2118F" w:rsidRPr="00255473" w:rsidRDefault="00A2118F" w:rsidP="00816044">
      <w:pPr>
        <w:jc w:val="right"/>
        <w:rPr>
          <w:i/>
        </w:rPr>
      </w:pPr>
      <w:r w:rsidRPr="00255473">
        <w:rPr>
          <w:i/>
        </w:rPr>
        <w:t xml:space="preserve"> (Извлечение из ВСН 58-88</w:t>
      </w:r>
      <w:r w:rsidRPr="00255473">
        <w:rPr>
          <w:i/>
          <w:vertAlign w:val="subscript"/>
        </w:rPr>
        <w:t>(р)</w:t>
      </w:r>
      <w:r w:rsidRPr="00255473">
        <w:rPr>
          <w:i/>
        </w:rPr>
        <w:t>)</w:t>
      </w:r>
    </w:p>
    <w:p w:rsidR="00A2118F" w:rsidRPr="00255473" w:rsidRDefault="00A2118F" w:rsidP="00816044">
      <w:pPr>
        <w:rPr>
          <w:rFonts w:ascii="Arial" w:hAnsi="Arial" w:cs="Arial"/>
        </w:rPr>
      </w:pPr>
    </w:p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Перечень</w:t>
      </w:r>
    </w:p>
    <w:p w:rsidR="00A2118F" w:rsidRPr="00255473" w:rsidRDefault="00A2118F" w:rsidP="00255473">
      <w:pPr>
        <w:jc w:val="center"/>
        <w:rPr>
          <w:b/>
        </w:rPr>
      </w:pPr>
      <w:r w:rsidRPr="00255473">
        <w:rPr>
          <w:b/>
        </w:rPr>
        <w:t xml:space="preserve"> основных работ по текущему ремонту зданий и сооружений.</w:t>
      </w:r>
    </w:p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Фундаменты и стены подвальных помещений.</w:t>
      </w:r>
    </w:p>
    <w:p w:rsidR="00A2118F" w:rsidRPr="00255473" w:rsidRDefault="00A2118F" w:rsidP="00816044">
      <w:pPr>
        <w:jc w:val="center"/>
        <w:rPr>
          <w:b/>
        </w:rPr>
      </w:pPr>
    </w:p>
    <w:p w:rsidR="00A2118F" w:rsidRPr="00255473" w:rsidRDefault="00A2118F" w:rsidP="00816044">
      <w:pPr>
        <w:jc w:val="left"/>
      </w:pPr>
      <w:r w:rsidRPr="00255473">
        <w:t xml:space="preserve">    1.Заделка   и расшивка   стыков,   швов,   трещин,   восстановление   местами  облицовки фундаментных стен со стороны подвальных помещений, цоколей.</w:t>
      </w:r>
    </w:p>
    <w:p w:rsidR="00A2118F" w:rsidRPr="00255473" w:rsidRDefault="00A2118F" w:rsidP="00816044">
      <w:pPr>
        <w:jc w:val="left"/>
      </w:pPr>
      <w:r w:rsidRPr="00255473">
        <w:t xml:space="preserve">    2. Устранение местных деформаций путем перекладки и усиления стен.</w:t>
      </w:r>
    </w:p>
    <w:p w:rsidR="00A2118F" w:rsidRPr="00255473" w:rsidRDefault="00A2118F" w:rsidP="00816044">
      <w:pPr>
        <w:jc w:val="left"/>
      </w:pPr>
      <w:r w:rsidRPr="00255473">
        <w:t xml:space="preserve">    3. Восстановление     отдельных     гидроизоляционных     участков     стен     подвальных  помещений.</w:t>
      </w:r>
    </w:p>
    <w:p w:rsidR="00A2118F" w:rsidRPr="00255473" w:rsidRDefault="00A2118F" w:rsidP="00816044">
      <w:pPr>
        <w:jc w:val="left"/>
      </w:pPr>
      <w:r w:rsidRPr="00255473">
        <w:t xml:space="preserve">    4. Пробивка (заделка) отверстий, гнезд, борозд.</w:t>
      </w:r>
    </w:p>
    <w:p w:rsidR="00A2118F" w:rsidRPr="00255473" w:rsidRDefault="00A2118F" w:rsidP="00816044">
      <w:pPr>
        <w:jc w:val="left"/>
      </w:pPr>
      <w:r w:rsidRPr="00255473">
        <w:t xml:space="preserve">    5. Усиление (устройство) фундаментов под оборудование (вентиляционное, насосное).</w:t>
      </w:r>
    </w:p>
    <w:p w:rsidR="00A2118F" w:rsidRPr="00255473" w:rsidRDefault="00A2118F" w:rsidP="00816044">
      <w:pPr>
        <w:jc w:val="left"/>
      </w:pPr>
      <w:r w:rsidRPr="00255473">
        <w:t xml:space="preserve">    6. Смена   отдельных   участков   ленточных,   столбчатых   фундаментов или стульев под деревянными зданиями, зданий со стенами из прочих материалов.</w:t>
      </w:r>
    </w:p>
    <w:p w:rsidR="00A2118F" w:rsidRPr="00255473" w:rsidRDefault="00A2118F" w:rsidP="00816044">
      <w:pPr>
        <w:jc w:val="left"/>
      </w:pPr>
      <w:r w:rsidRPr="00255473">
        <w:t xml:space="preserve">    7. Устройство (заделка) вентиляционных продухов, патрубков.</w:t>
      </w:r>
    </w:p>
    <w:p w:rsidR="00A2118F" w:rsidRPr="00255473" w:rsidRDefault="00A2118F" w:rsidP="00816044">
      <w:pPr>
        <w:jc w:val="left"/>
      </w:pPr>
      <w:r w:rsidRPr="00255473">
        <w:t xml:space="preserve">    8. Ремонт приямков, входов в подвал.</w:t>
      </w:r>
    </w:p>
    <w:p w:rsidR="00A2118F" w:rsidRPr="00255473" w:rsidRDefault="00A2118F" w:rsidP="00816044">
      <w:pPr>
        <w:jc w:val="left"/>
      </w:pPr>
      <w:r w:rsidRPr="00255473">
        <w:t xml:space="preserve">    9. Замена отдельных участков отмосток по периметру зданий.</w:t>
      </w:r>
    </w:p>
    <w:p w:rsidR="00A2118F" w:rsidRPr="00255473" w:rsidRDefault="00A2118F" w:rsidP="00816044">
      <w:pPr>
        <w:jc w:val="left"/>
      </w:pPr>
      <w:r w:rsidRPr="00255473">
        <w:t xml:space="preserve">   10. Герметизация вводов в подвальные помещения и технические подполья.</w:t>
      </w:r>
    </w:p>
    <w:p w:rsidR="00A2118F" w:rsidRPr="00255473" w:rsidRDefault="00A2118F" w:rsidP="00816044">
      <w:pPr>
        <w:jc w:val="left"/>
      </w:pPr>
      <w:r w:rsidRPr="00255473">
        <w:t xml:space="preserve">   11. Установка маяков на стенах для наблюдения за деформациями.</w:t>
      </w:r>
    </w:p>
    <w:p w:rsidR="00A2118F" w:rsidRPr="00255473" w:rsidRDefault="00A2118F" w:rsidP="00816044">
      <w:pPr>
        <w:jc w:val="left"/>
      </w:pPr>
    </w:p>
    <w:p w:rsidR="00A2118F" w:rsidRPr="00255473" w:rsidRDefault="00A2118F" w:rsidP="00816044">
      <w:pPr>
        <w:ind w:hanging="540"/>
        <w:jc w:val="center"/>
        <w:rPr>
          <w:b/>
        </w:rPr>
      </w:pPr>
      <w:r w:rsidRPr="00255473">
        <w:rPr>
          <w:b/>
        </w:rPr>
        <w:t>Стены.</w:t>
      </w:r>
    </w:p>
    <w:p w:rsidR="00A2118F" w:rsidRPr="00255473" w:rsidRDefault="00A2118F" w:rsidP="00816044">
      <w:r w:rsidRPr="00255473">
        <w:t xml:space="preserve">    1. Заделка трещин, расшивка швов, восстановление облицовки и перекладка отдельных участков кирпичных стен площадью до 2 кв.м.</w:t>
      </w:r>
    </w:p>
    <w:p w:rsidR="00A2118F" w:rsidRPr="00255473" w:rsidRDefault="00A2118F" w:rsidP="00816044">
      <w:r w:rsidRPr="00255473">
        <w:t xml:space="preserve">    2. Герметизация стыков элементов полносборных зданий и заделка выбоин и трещин на поверхности блоков и панелей.</w:t>
      </w:r>
    </w:p>
    <w:p w:rsidR="00A2118F" w:rsidRPr="00255473" w:rsidRDefault="00A2118F" w:rsidP="00816044">
      <w:r w:rsidRPr="00255473">
        <w:t xml:space="preserve">    3. Пробивка (заделка) отверстий, гнезд, борозд.</w:t>
      </w:r>
    </w:p>
    <w:p w:rsidR="00A2118F" w:rsidRPr="00255473" w:rsidRDefault="00A2118F" w:rsidP="00816044">
      <w:r w:rsidRPr="00255473">
        <w:t xml:space="preserve">    4. Смена отдельных венцов, элементов каркаса, укрепление, утепление, конопатка пазов, смена участков обшивки деревянных стен.</w:t>
      </w:r>
    </w:p>
    <w:p w:rsidR="00A2118F" w:rsidRPr="00255473" w:rsidRDefault="00A2118F" w:rsidP="00816044">
      <w:r w:rsidRPr="00255473">
        <w:t xml:space="preserve">    5. Восстановление отдельных простенков, перемычек, карнизов.</w:t>
      </w:r>
    </w:p>
    <w:p w:rsidR="00A2118F" w:rsidRPr="00255473" w:rsidRDefault="00A2118F" w:rsidP="00816044">
      <w:r w:rsidRPr="00255473">
        <w:t xml:space="preserve">    6. Постановка на раствор отдельных выпавших камней.</w:t>
      </w:r>
    </w:p>
    <w:p w:rsidR="00A2118F" w:rsidRPr="00255473" w:rsidRDefault="00A2118F" w:rsidP="00816044">
      <w:r w:rsidRPr="00255473">
        <w:t xml:space="preserve">    7. Утепление промерзающих участков стен в отдельных помещениях.</w:t>
      </w:r>
    </w:p>
    <w:p w:rsidR="00A2118F" w:rsidRPr="00255473" w:rsidRDefault="00A2118F" w:rsidP="00816044">
      <w:r w:rsidRPr="00255473">
        <w:t xml:space="preserve">    8. Устранение сырости, продуваемости.</w:t>
      </w:r>
    </w:p>
    <w:p w:rsidR="00A2118F" w:rsidRPr="00255473" w:rsidRDefault="00A2118F" w:rsidP="00816044">
      <w:r w:rsidRPr="00255473">
        <w:t xml:space="preserve">    9. Прочистка и ремонт вентиляционных каналов и вытяжных устройств.</w:t>
      </w:r>
    </w:p>
    <w:p w:rsidR="00A2118F" w:rsidRPr="00255473" w:rsidRDefault="00A2118F" w:rsidP="00816044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Перекрытия.</w:t>
      </w:r>
    </w:p>
    <w:p w:rsidR="00A2118F" w:rsidRPr="00255473" w:rsidRDefault="00A2118F" w:rsidP="00816044">
      <w:r w:rsidRPr="00255473">
        <w:t xml:space="preserve">     1. Временное крепление перекрытий.</w:t>
      </w:r>
    </w:p>
    <w:p w:rsidR="00A2118F" w:rsidRPr="00255473" w:rsidRDefault="00A2118F" w:rsidP="00816044">
      <w:r w:rsidRPr="00255473">
        <w:t xml:space="preserve">     2. Частичная замена или усиление отдельных элементов деревянных перекрытий (участков междубалочного заполнения, дощатой подшивки, отдельных балок). Восстановление засыпки и смазки. Антисептирование и противопожарная защита древесины.</w:t>
      </w:r>
    </w:p>
    <w:p w:rsidR="00A2118F" w:rsidRPr="00255473" w:rsidRDefault="00A2118F" w:rsidP="00816044">
      <w:r w:rsidRPr="00255473">
        <w:t xml:space="preserve">     3. Заделка швов в стыках сборных железобетонных перекрытий.</w:t>
      </w:r>
    </w:p>
    <w:p w:rsidR="00A2118F" w:rsidRPr="00255473" w:rsidRDefault="00A2118F" w:rsidP="00816044">
      <w:r w:rsidRPr="00255473">
        <w:t xml:space="preserve">     4. Заделка выбоин и трещин в железобетонных конструкциях.</w:t>
      </w:r>
    </w:p>
    <w:p w:rsidR="00A2118F" w:rsidRPr="00255473" w:rsidRDefault="00A2118F" w:rsidP="00816044">
      <w:r w:rsidRPr="00255473">
        <w:t xml:space="preserve">     5. Утепление верхних полок стальных балок на чердаке и их окраска.</w:t>
      </w:r>
    </w:p>
    <w:p w:rsidR="00A2118F" w:rsidRPr="00255473" w:rsidRDefault="00A2118F" w:rsidP="00816044">
      <w:r w:rsidRPr="00255473">
        <w:t xml:space="preserve">     6. Дополнительное утепление чердачных перекрытий с добавлением засыпки.</w:t>
      </w:r>
    </w:p>
    <w:p w:rsidR="00A2118F" w:rsidRPr="00255473" w:rsidRDefault="00A2118F" w:rsidP="00816044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Крыши.</w:t>
      </w:r>
    </w:p>
    <w:p w:rsidR="00A2118F" w:rsidRPr="00255473" w:rsidRDefault="00A2118F" w:rsidP="00816044">
      <w:r w:rsidRPr="00255473">
        <w:t xml:space="preserve">     1. Усиление элементов деревянной стропильной системы, включая смену отдельных стропильных ног, стоек, подкосов, участка прогонов, лежней, мауэрлатов и обрешетки.</w:t>
      </w:r>
    </w:p>
    <w:p w:rsidR="00A2118F" w:rsidRPr="00255473" w:rsidRDefault="00A2118F" w:rsidP="00816044">
      <w:r w:rsidRPr="00255473">
        <w:t xml:space="preserve">     2. Антисептическая и противопожарная защита деревянных конструкций.</w:t>
      </w:r>
    </w:p>
    <w:p w:rsidR="00A2118F" w:rsidRPr="00255473" w:rsidRDefault="00A2118F" w:rsidP="00816044">
      <w:r w:rsidRPr="00255473">
        <w:t xml:space="preserve">     3. Все виды работ по устранению неисправностей стальных, асбестоцементных и других кровель из штучных материалов (кроме полной замены покрытия), включая узлы примыкания к конструкциям покрытия парапетов, колпаки и зонты над трубами и прочие места проходов через кровлю, стояков, стоек и т.д.</w:t>
      </w:r>
    </w:p>
    <w:p w:rsidR="00A2118F" w:rsidRPr="00255473" w:rsidRDefault="00A2118F" w:rsidP="00816044">
      <w:r w:rsidRPr="00255473">
        <w:t xml:space="preserve">     4. Укрепление и замена водосточных труб и мелких покрытий архитектурных элементов по фасаду.</w:t>
      </w:r>
    </w:p>
    <w:p w:rsidR="00A2118F" w:rsidRPr="00255473" w:rsidRDefault="00A2118F" w:rsidP="00816044">
      <w:r w:rsidRPr="00255473">
        <w:t xml:space="preserve">     5. Частичная замена рулонного ковра.</w:t>
      </w:r>
    </w:p>
    <w:p w:rsidR="00A2118F" w:rsidRPr="00255473" w:rsidRDefault="00A2118F" w:rsidP="00816044">
      <w:r w:rsidRPr="00255473">
        <w:t xml:space="preserve">     6. Замена (восстановление) отдельных участков безрулонных кровель.</w:t>
      </w:r>
    </w:p>
    <w:p w:rsidR="00A2118F" w:rsidRPr="00255473" w:rsidRDefault="00A2118F" w:rsidP="00816044">
      <w:r w:rsidRPr="00255473">
        <w:t xml:space="preserve">     7. Укрепление, замена парапетных решеток, пожарных лестниц, стремянок, гильз, ограждений крыш, устройств заземления, анкеров, радио- и телеантенн и др.</w:t>
      </w:r>
    </w:p>
    <w:p w:rsidR="00A2118F" w:rsidRPr="00255473" w:rsidRDefault="00A2118F" w:rsidP="00816044">
      <w:r w:rsidRPr="00255473">
        <w:t xml:space="preserve">     8. Устройство или восстановление защитно-отделочного</w:t>
      </w:r>
      <w:r>
        <w:t xml:space="preserve"> </w:t>
      </w:r>
      <w:r w:rsidRPr="00255473">
        <w:t>слоя рулонных и безрулонных кровель.</w:t>
      </w:r>
    </w:p>
    <w:p w:rsidR="00A2118F" w:rsidRPr="00255473" w:rsidRDefault="00A2118F" w:rsidP="00C32FC3">
      <w:r w:rsidRPr="00255473">
        <w:t xml:space="preserve">     9. Замена или ремонт выходов на крышу, слуховых окон и специальных люков.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Оконные и дверные заполнения, светопрозрачные конструкции.</w:t>
      </w:r>
    </w:p>
    <w:p w:rsidR="00A2118F" w:rsidRPr="00255473" w:rsidRDefault="00A2118F" w:rsidP="00816044">
      <w:r w:rsidRPr="00255473">
        <w:t xml:space="preserve">   1. Смена, восстановление отдельных элементов, частичная замена оконных, дверных витражных или витринных заполнений (деревянных, металлических и др.).</w:t>
      </w:r>
    </w:p>
    <w:p w:rsidR="00A2118F" w:rsidRPr="00255473" w:rsidRDefault="00A2118F" w:rsidP="00816044">
      <w:r w:rsidRPr="00255473">
        <w:t xml:space="preserve">   2. Постановка доводчиков, пружин, упоров и пр.</w:t>
      </w:r>
    </w:p>
    <w:p w:rsidR="00A2118F" w:rsidRPr="00255473" w:rsidRDefault="00A2118F" w:rsidP="00816044">
      <w:r w:rsidRPr="00255473">
        <w:t xml:space="preserve">   3. Смена оконных и дверных приборов.</w:t>
      </w:r>
    </w:p>
    <w:p w:rsidR="00A2118F" w:rsidRPr="00255473" w:rsidRDefault="00A2118F" w:rsidP="00816044">
      <w:r w:rsidRPr="00255473">
        <w:t xml:space="preserve">   4. Замена разбитых стекол, стеклоблоков.</w:t>
      </w:r>
    </w:p>
    <w:p w:rsidR="00A2118F" w:rsidRPr="00255473" w:rsidRDefault="00A2118F" w:rsidP="00C32FC3">
      <w:r w:rsidRPr="00255473">
        <w:t xml:space="preserve">   5. Врезка форточек.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Перегородки.</w:t>
      </w:r>
    </w:p>
    <w:p w:rsidR="00A2118F" w:rsidRPr="00255473" w:rsidRDefault="00A2118F" w:rsidP="00816044">
      <w:r w:rsidRPr="00255473">
        <w:t xml:space="preserve">   1. Укрепление, усиление, смена отдельных участков деревянных перегородок.</w:t>
      </w:r>
    </w:p>
    <w:p w:rsidR="00A2118F" w:rsidRPr="00255473" w:rsidRDefault="00A2118F" w:rsidP="00816044">
      <w:r w:rsidRPr="00255473">
        <w:t xml:space="preserve">   2. Заделка трещин в плитных перегородках, перекладка отдельных участков.</w:t>
      </w:r>
    </w:p>
    <w:p w:rsidR="00A2118F" w:rsidRPr="00255473" w:rsidRDefault="00A2118F" w:rsidP="00C32FC3">
      <w:r w:rsidRPr="00255473">
        <w:t xml:space="preserve">   3.Улучшение звукоизоляционных свойств перегородок (заделка сопряжений со смежными конструкциями и др.).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Лестницы, балконы, крыльца, зонты, козырьки над входами в подъезды, балконами верхних этажей.</w:t>
      </w:r>
    </w:p>
    <w:p w:rsidR="00A2118F" w:rsidRPr="00255473" w:rsidRDefault="00A2118F" w:rsidP="00816044">
      <w:r w:rsidRPr="00255473">
        <w:t xml:space="preserve">   1. Заделка выбоин, трещин ступеней и площадок.</w:t>
      </w:r>
    </w:p>
    <w:p w:rsidR="00A2118F" w:rsidRPr="00255473" w:rsidRDefault="00A2118F" w:rsidP="00816044">
      <w:r w:rsidRPr="00255473">
        <w:t xml:space="preserve">   2. Замена отдельных ступеней, проступей, подступенков.</w:t>
      </w:r>
    </w:p>
    <w:p w:rsidR="00A2118F" w:rsidRPr="00255473" w:rsidRDefault="00A2118F" w:rsidP="00816044">
      <w:r w:rsidRPr="00255473">
        <w:t xml:space="preserve">   3. Частичная замена и укрепление металлических перил, балконных решеток, экранов балконов и лоджий.</w:t>
      </w:r>
    </w:p>
    <w:p w:rsidR="00A2118F" w:rsidRPr="00255473" w:rsidRDefault="00A2118F" w:rsidP="00816044">
      <w:r w:rsidRPr="00255473">
        <w:t xml:space="preserve">   4. Частичная замена элементов деревянных лестниц.</w:t>
      </w:r>
    </w:p>
    <w:p w:rsidR="00A2118F" w:rsidRPr="00255473" w:rsidRDefault="00A2118F" w:rsidP="00816044">
      <w:r w:rsidRPr="00255473">
        <w:t xml:space="preserve">   5. Заделка выбоин и трещин бетонных и железобетонных балконных плит.</w:t>
      </w:r>
    </w:p>
    <w:p w:rsidR="00A2118F" w:rsidRPr="00255473" w:rsidRDefault="00A2118F" w:rsidP="00816044">
      <w:r w:rsidRPr="00255473">
        <w:t xml:space="preserve">   6. Восстановление гидроизоляции полов и оцинкованных свесов балконных плит, заделка покрытий крылец, зонтов, замена дощатого настила с обшивкой кровельной сталью.</w:t>
      </w:r>
    </w:p>
    <w:p w:rsidR="00A2118F" w:rsidRPr="00255473" w:rsidRDefault="00A2118F" w:rsidP="00816044">
      <w:r w:rsidRPr="00255473">
        <w:t xml:space="preserve">   7. Восстановление или замена отдельных элементов крылец; восстановление или устройство зонтов над входами в подъезды, подвалы и на балконы верхних этажей.</w:t>
      </w:r>
    </w:p>
    <w:p w:rsidR="00A2118F" w:rsidRPr="00255473" w:rsidRDefault="00A2118F" w:rsidP="00816044">
      <w:r w:rsidRPr="00255473">
        <w:t xml:space="preserve">   8. Частичная или полная замена поручней лестничных и балконных ограждений.</w:t>
      </w:r>
    </w:p>
    <w:p w:rsidR="00A2118F" w:rsidRPr="00255473" w:rsidRDefault="00A2118F" w:rsidP="00C32FC3">
      <w:r w:rsidRPr="00255473">
        <w:t xml:space="preserve">   9. Ремонт входной группы (входной блок, тамбур) ежегодно.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Полы.</w:t>
      </w:r>
    </w:p>
    <w:p w:rsidR="00A2118F" w:rsidRPr="00255473" w:rsidRDefault="00A2118F" w:rsidP="00816044">
      <w:r w:rsidRPr="00255473">
        <w:t xml:space="preserve">   1. Замена отдельных участков покрытия полов.</w:t>
      </w:r>
    </w:p>
    <w:p w:rsidR="00A2118F" w:rsidRPr="00255473" w:rsidRDefault="00A2118F" w:rsidP="00816044">
      <w:r w:rsidRPr="00255473">
        <w:t xml:space="preserve">   2. Замена (устройство) гидроизоляции полов в отдельных санитарных узлах с полной сменой покрытия.</w:t>
      </w:r>
    </w:p>
    <w:p w:rsidR="00A2118F" w:rsidRPr="00255473" w:rsidRDefault="00A2118F" w:rsidP="00816044">
      <w:r w:rsidRPr="00255473">
        <w:t xml:space="preserve">   3. Заделка выбоин, трещин в цементных, бетонных, асфальтовых полах и основаниях под полы.</w:t>
      </w:r>
    </w:p>
    <w:p w:rsidR="00A2118F" w:rsidRPr="00255473" w:rsidRDefault="00A2118F" w:rsidP="00C32FC3">
      <w:r w:rsidRPr="00255473">
        <w:t xml:space="preserve">   4. Сплачивание дощатых полов.</w:t>
      </w:r>
    </w:p>
    <w:p w:rsidR="00A2118F" w:rsidRPr="00255473" w:rsidRDefault="00A2118F" w:rsidP="00C32FC3"/>
    <w:p w:rsidR="00A2118F" w:rsidRPr="00255473" w:rsidRDefault="00A2118F" w:rsidP="00816044">
      <w:pPr>
        <w:jc w:val="center"/>
      </w:pPr>
      <w:r w:rsidRPr="00255473">
        <w:rPr>
          <w:b/>
        </w:rPr>
        <w:t>Печи и очаги.</w:t>
      </w:r>
    </w:p>
    <w:p w:rsidR="00A2118F" w:rsidRPr="00255473" w:rsidRDefault="00A2118F" w:rsidP="00816044">
      <w:r w:rsidRPr="00255473">
        <w:t xml:space="preserve">   1. Все виды работ  по устранению неисправностей печей и кухонных очагов, перекладка их в отдельных квартирах.</w:t>
      </w:r>
    </w:p>
    <w:p w:rsidR="00A2118F" w:rsidRPr="00255473" w:rsidRDefault="00A2118F" w:rsidP="00C32FC3">
      <w:r w:rsidRPr="00255473">
        <w:t xml:space="preserve">   2. Перекладка отдельных участков дымовых труб, патрубков, боровов.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Внутренняя отделка.</w:t>
      </w:r>
    </w:p>
    <w:p w:rsidR="00A2118F" w:rsidRPr="00255473" w:rsidRDefault="00A2118F" w:rsidP="00816044">
      <w:r w:rsidRPr="00255473">
        <w:t xml:space="preserve">   1. Восстановление штукатурки стен и потолков отдельными местами.</w:t>
      </w:r>
    </w:p>
    <w:p w:rsidR="00A2118F" w:rsidRPr="00255473" w:rsidRDefault="00A2118F" w:rsidP="00816044">
      <w:r w:rsidRPr="00255473">
        <w:t xml:space="preserve">   2. Восстановление облицовки стен керамической и другой плиткой отдельными местами.</w:t>
      </w:r>
    </w:p>
    <w:p w:rsidR="00A2118F" w:rsidRPr="00255473" w:rsidRDefault="00A2118F" w:rsidP="00816044">
      <w:r w:rsidRPr="00255473">
        <w:t xml:space="preserve">   3. Восстановление и укрепление лепных порезок и розеток, карнизов.</w:t>
      </w:r>
    </w:p>
    <w:p w:rsidR="00A2118F" w:rsidRPr="00255473" w:rsidRDefault="00A2118F" w:rsidP="00C32FC3">
      <w:r w:rsidRPr="00255473">
        <w:t xml:space="preserve">   4. Все виды штукатурно-малярных работ во всех помещениях, кроме жилых, в которых они производятся нанимателем.</w:t>
      </w:r>
    </w:p>
    <w:p w:rsidR="00A2118F" w:rsidRPr="00255473" w:rsidRDefault="00A2118F" w:rsidP="00816044">
      <w:pPr>
        <w:jc w:val="center"/>
      </w:pPr>
      <w:r w:rsidRPr="00255473">
        <w:rPr>
          <w:b/>
        </w:rPr>
        <w:t>Наружная отделка.</w:t>
      </w:r>
    </w:p>
    <w:p w:rsidR="00A2118F" w:rsidRPr="00255473" w:rsidRDefault="00A2118F" w:rsidP="00816044">
      <w:r w:rsidRPr="00255473">
        <w:t xml:space="preserve">   1. Пескоструйная очистка, промывка, окраска фасадов.</w:t>
      </w:r>
    </w:p>
    <w:p w:rsidR="00A2118F" w:rsidRPr="00255473" w:rsidRDefault="00A2118F" w:rsidP="00816044">
      <w:r w:rsidRPr="00255473">
        <w:t xml:space="preserve">   2. Восстановление участков штукатурки и плиточной облицовки.</w:t>
      </w:r>
    </w:p>
    <w:p w:rsidR="00A2118F" w:rsidRPr="00255473" w:rsidRDefault="00A2118F" w:rsidP="00816044">
      <w:r w:rsidRPr="00255473">
        <w:t xml:space="preserve">   3. Укрепление или снятие с фасада угрожающих падением архитектурных деталей, облицовочных плиток, отдельных кирпичей, восстановление лепных деталей.</w:t>
      </w:r>
    </w:p>
    <w:p w:rsidR="00A2118F" w:rsidRPr="00255473" w:rsidRDefault="00A2118F" w:rsidP="00816044">
      <w:r w:rsidRPr="00255473">
        <w:t xml:space="preserve">   4. Масляная окраска окон, дверей, ограждений балконов, парапетных решеток, водосточных труб, пергол, цоколя.</w:t>
      </w:r>
    </w:p>
    <w:p w:rsidR="00A2118F" w:rsidRPr="00255473" w:rsidRDefault="00A2118F" w:rsidP="00816044">
      <w:r w:rsidRPr="00255473">
        <w:t xml:space="preserve">   5. Восстановление домовых знаков и наименование улиц.</w:t>
      </w:r>
    </w:p>
    <w:p w:rsidR="00A2118F" w:rsidRPr="00255473" w:rsidRDefault="00A2118F" w:rsidP="00816044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Центральное отопление.</w:t>
      </w:r>
    </w:p>
    <w:p w:rsidR="00A2118F" w:rsidRPr="00255473" w:rsidRDefault="00A2118F" w:rsidP="00816044">
      <w:r w:rsidRPr="00255473">
        <w:t>1.Смена отдельных участков трубопроводов, секций отопительных приборов, запорной и регулирующей арматуры.</w:t>
      </w:r>
    </w:p>
    <w:p w:rsidR="00A2118F" w:rsidRPr="00255473" w:rsidRDefault="00A2118F" w:rsidP="00816044">
      <w:r w:rsidRPr="00255473">
        <w:t xml:space="preserve">  2. Установка (при необходимости) воздушных кранов.</w:t>
      </w:r>
    </w:p>
    <w:p w:rsidR="00A2118F" w:rsidRPr="00255473" w:rsidRDefault="00A2118F" w:rsidP="00816044">
      <w:r w:rsidRPr="00255473">
        <w:t xml:space="preserve">  3. Утепление труб, приборов, расширительных баков, вантузов.</w:t>
      </w:r>
    </w:p>
    <w:p w:rsidR="00A2118F" w:rsidRPr="00255473" w:rsidRDefault="00A2118F" w:rsidP="00816044">
      <w:r w:rsidRPr="00255473">
        <w:t xml:space="preserve">  4. Перекладка обмуровки котлов, дутьевых каналов, боровов дымовых труб (в котельной).</w:t>
      </w:r>
    </w:p>
    <w:p w:rsidR="00A2118F" w:rsidRPr="00255473" w:rsidRDefault="00A2118F" w:rsidP="00816044">
      <w:r w:rsidRPr="00255473">
        <w:t xml:space="preserve">  5. Смена отдельных секций у чугунных котлов, арматуры, контрольно-измерительных приборов, колосников.</w:t>
      </w:r>
    </w:p>
    <w:p w:rsidR="00A2118F" w:rsidRPr="00255473" w:rsidRDefault="00A2118F" w:rsidP="00816044">
      <w:r w:rsidRPr="00255473">
        <w:t xml:space="preserve">  6. Замена отдельных электромоторов или насосов малой мощности.</w:t>
      </w:r>
    </w:p>
    <w:p w:rsidR="00A2118F" w:rsidRPr="00255473" w:rsidRDefault="00A2118F" w:rsidP="00816044">
      <w:r w:rsidRPr="00255473">
        <w:t xml:space="preserve">  7. Восстановление разрушенной тепловой изоляции.</w:t>
      </w:r>
    </w:p>
    <w:p w:rsidR="00A2118F" w:rsidRPr="00255473" w:rsidRDefault="00A2118F" w:rsidP="00816044">
      <w:r w:rsidRPr="00255473">
        <w:t xml:space="preserve">  8. Гидравлическое испытание и промывка системы.</w:t>
      </w:r>
    </w:p>
    <w:p w:rsidR="00A2118F" w:rsidRPr="00255473" w:rsidRDefault="00A2118F" w:rsidP="00816044">
      <w:r w:rsidRPr="00255473">
        <w:t xml:space="preserve">  9. Промывка отопительных приборов (по стояку) и в целом систем отопления.  </w:t>
      </w:r>
    </w:p>
    <w:p w:rsidR="00A2118F" w:rsidRPr="00255473" w:rsidRDefault="00A2118F" w:rsidP="00C32FC3">
      <w:r w:rsidRPr="00255473">
        <w:t xml:space="preserve"> 10. Регулировка и наладка систем отопления.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Вентиляция.</w:t>
      </w:r>
    </w:p>
    <w:p w:rsidR="00A2118F" w:rsidRPr="00255473" w:rsidRDefault="00A2118F" w:rsidP="00816044">
      <w:r w:rsidRPr="00255473">
        <w:t xml:space="preserve">  1. Смена отдельных участков и устранение неплотностей вентиляционных коробок, шахт, камер, воздуховодов.</w:t>
      </w:r>
    </w:p>
    <w:p w:rsidR="00A2118F" w:rsidRPr="00255473" w:rsidRDefault="00A2118F" w:rsidP="00816044">
      <w:r w:rsidRPr="00255473">
        <w:t xml:space="preserve">  2. Замена вентиляторов, воздушных клапанов и другого оборудования.</w:t>
      </w:r>
    </w:p>
    <w:p w:rsidR="00A2118F" w:rsidRPr="00255473" w:rsidRDefault="00A2118F" w:rsidP="00816044">
      <w:r w:rsidRPr="00255473">
        <w:t xml:space="preserve">  3. Ремонт и замена дефлекторов, оголовков труб.</w:t>
      </w:r>
    </w:p>
    <w:p w:rsidR="00A2118F" w:rsidRPr="00255473" w:rsidRDefault="00A2118F" w:rsidP="00816044">
      <w:r w:rsidRPr="00255473">
        <w:t xml:space="preserve">  4. Ремонт и наладка систем автоматического пожаротушения, дымоудаления.</w:t>
      </w:r>
    </w:p>
    <w:p w:rsidR="00A2118F" w:rsidRPr="00255473" w:rsidRDefault="00A2118F" w:rsidP="00816044"/>
    <w:p w:rsidR="00A2118F" w:rsidRPr="00255473" w:rsidRDefault="00A2118F" w:rsidP="00816044">
      <w:pPr>
        <w:jc w:val="center"/>
      </w:pPr>
      <w:r w:rsidRPr="00255473">
        <w:rPr>
          <w:b/>
        </w:rPr>
        <w:t>Водопровод и канализация, горячее водоснабжение (внутридомовые системы).</w:t>
      </w:r>
    </w:p>
    <w:p w:rsidR="00A2118F" w:rsidRPr="00255473" w:rsidRDefault="00A2118F" w:rsidP="00816044">
      <w:r w:rsidRPr="00255473">
        <w:t xml:space="preserve">  1. Уплотнение соединений, устранение течи, утепление, укрепление трубопроводов, смена отдельных участков трубопроводов, фасонных частей, сифонов, трапов, ревизий, восстановление разрушенной теплоизоляции трубопроводов, гидравлическое испытание системы, ликвидация засоров, прочистка дворовой канализации, дренажа.</w:t>
      </w:r>
    </w:p>
    <w:p w:rsidR="00A2118F" w:rsidRPr="00255473" w:rsidRDefault="00A2118F" w:rsidP="00816044">
      <w:r w:rsidRPr="00255473">
        <w:t xml:space="preserve">  2. Смена отдельных водоразборных кранов, смесителей, душей, запорной арматуры.</w:t>
      </w:r>
    </w:p>
    <w:p w:rsidR="00A2118F" w:rsidRPr="00255473" w:rsidRDefault="00A2118F" w:rsidP="00816044">
      <w:r w:rsidRPr="00255473">
        <w:t xml:space="preserve">  3. Утепление и замена арматуры водонапорных баков на чердаках.</w:t>
      </w:r>
    </w:p>
    <w:p w:rsidR="00A2118F" w:rsidRPr="00255473" w:rsidRDefault="00A2118F" w:rsidP="00816044">
      <w:r w:rsidRPr="00255473">
        <w:t xml:space="preserve">  4. Замена отдельных участков и удлинение водопроводных наружных выпусков для поливки дворов и улиц.</w:t>
      </w:r>
    </w:p>
    <w:p w:rsidR="00A2118F" w:rsidRPr="00255473" w:rsidRDefault="00A2118F" w:rsidP="00816044">
      <w:r w:rsidRPr="00255473">
        <w:t xml:space="preserve">  5. Замена внутренних пожарных кранов.</w:t>
      </w:r>
    </w:p>
    <w:p w:rsidR="00A2118F" w:rsidRPr="00255473" w:rsidRDefault="00A2118F" w:rsidP="00816044">
      <w:r w:rsidRPr="00255473">
        <w:t xml:space="preserve">  6. Ремонт и замена отдельных насосов и электромоторов малой мощности.</w:t>
      </w:r>
    </w:p>
    <w:p w:rsidR="00A2118F" w:rsidRPr="00255473" w:rsidRDefault="00A2118F" w:rsidP="00816044">
      <w:r w:rsidRPr="00255473">
        <w:t xml:space="preserve">  7. Замена отдельных узлов или водонагревательных приборов для ванн, укрепление и замена дымоотводящих патрубков; очистка водонагревателей и змеевиков от накипи и отложений.</w:t>
      </w:r>
    </w:p>
    <w:p w:rsidR="00A2118F" w:rsidRPr="00255473" w:rsidRDefault="00A2118F" w:rsidP="00816044">
      <w:r w:rsidRPr="00255473">
        <w:t xml:space="preserve">  8. Прочистка дворовой канализации, дренажа.</w:t>
      </w:r>
    </w:p>
    <w:p w:rsidR="00A2118F" w:rsidRPr="00255473" w:rsidRDefault="00A2118F" w:rsidP="00816044">
      <w:r w:rsidRPr="00255473">
        <w:t xml:space="preserve">  9. Антикоррозийное покрытие, маркировка.</w:t>
      </w:r>
    </w:p>
    <w:p w:rsidR="00A2118F" w:rsidRPr="00255473" w:rsidRDefault="00A2118F" w:rsidP="00816044">
      <w:r w:rsidRPr="00255473">
        <w:t xml:space="preserve"> 10. Ремонт или замена регулирующей арматуры.</w:t>
      </w:r>
    </w:p>
    <w:p w:rsidR="00A2118F" w:rsidRPr="00255473" w:rsidRDefault="00A2118F" w:rsidP="00816044">
      <w:r w:rsidRPr="00255473">
        <w:t xml:space="preserve"> 11. Промывка систем водопровода, канализации.</w:t>
      </w:r>
    </w:p>
    <w:p w:rsidR="00A2118F" w:rsidRPr="00255473" w:rsidRDefault="00A2118F" w:rsidP="00C32FC3">
      <w:r w:rsidRPr="00255473">
        <w:t xml:space="preserve"> 12. Замена контрольно-измерительных приборов.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Электротехнические и слаботочные устройства.</w:t>
      </w:r>
    </w:p>
    <w:p w:rsidR="00A2118F" w:rsidRPr="00255473" w:rsidRDefault="00A2118F" w:rsidP="00816044">
      <w:r w:rsidRPr="00255473">
        <w:t xml:space="preserve">  1. Замена неисправных участков электрической сети здания, а также устройство новых.</w:t>
      </w:r>
    </w:p>
    <w:p w:rsidR="00A2118F" w:rsidRPr="00255473" w:rsidRDefault="00A2118F" w:rsidP="00816044">
      <w:r w:rsidRPr="00255473">
        <w:t xml:space="preserve">  2. Замена поврежденных участков внутриквартирной групповой линии питания стационарных электроплит.</w:t>
      </w:r>
    </w:p>
    <w:p w:rsidR="00A2118F" w:rsidRPr="00255473" w:rsidRDefault="00A2118F" w:rsidP="00816044">
      <w:r w:rsidRPr="00255473">
        <w:t xml:space="preserve">  3. Замена вышедших из строя выключателей, штепселей, розеток и др.(кроме жилых квартир).</w:t>
      </w:r>
    </w:p>
    <w:p w:rsidR="00A2118F" w:rsidRPr="00255473" w:rsidRDefault="00A2118F" w:rsidP="00816044">
      <w:r w:rsidRPr="00255473">
        <w:t xml:space="preserve">  4. Замена вышедших из строя светильников, а также оградительных огней и праздничной иллюминации.</w:t>
      </w:r>
    </w:p>
    <w:p w:rsidR="00A2118F" w:rsidRPr="00255473" w:rsidRDefault="00A2118F" w:rsidP="00816044">
      <w:r w:rsidRPr="00255473">
        <w:t xml:space="preserve">  5. Замена предохранителей, автоматических выключателей, пакетных переключателей вводнораспределительных устройств, щитов, электроплит.</w:t>
      </w:r>
    </w:p>
    <w:p w:rsidR="00A2118F" w:rsidRPr="00255473" w:rsidRDefault="00A2118F" w:rsidP="00816044">
      <w:r w:rsidRPr="00255473">
        <w:t xml:space="preserve">  6. Замена и установка фотовыключателей, реле времени и других устройств автоматического или дистанционного управления освещением зданий.</w:t>
      </w:r>
    </w:p>
    <w:p w:rsidR="00A2118F" w:rsidRPr="00255473" w:rsidRDefault="00A2118F" w:rsidP="00816044">
      <w:r w:rsidRPr="00255473">
        <w:t xml:space="preserve">  7.Замена электродвигателей и отдельных узлов электроустановок технических устройств.</w:t>
      </w:r>
    </w:p>
    <w:p w:rsidR="00A2118F" w:rsidRPr="00255473" w:rsidRDefault="00A2118F" w:rsidP="00816044">
      <w:r w:rsidRPr="00255473">
        <w:t xml:space="preserve">  8. Замена вышедших из строя конфорок, переключателей, нагревателей жарочного шкафа и других сменных элементов стационарных электроплит.</w:t>
      </w:r>
    </w:p>
    <w:p w:rsidR="00A2118F" w:rsidRPr="00255473" w:rsidRDefault="00A2118F" w:rsidP="00816044">
      <w:r w:rsidRPr="00255473">
        <w:t xml:space="preserve">  9. Замена вышедших из строя стационарных электроплит.</w:t>
      </w:r>
    </w:p>
    <w:p w:rsidR="00A2118F" w:rsidRPr="00255473" w:rsidRDefault="00A2118F" w:rsidP="00816044">
      <w:r w:rsidRPr="00255473">
        <w:t xml:space="preserve"> 10. Замена приборов учета.</w:t>
      </w:r>
    </w:p>
    <w:p w:rsidR="00A2118F" w:rsidRPr="00255473" w:rsidRDefault="00A2118F" w:rsidP="00816044">
      <w:r w:rsidRPr="00255473">
        <w:t xml:space="preserve"> 11. Замена или установка автоматических систем контроля за работой центрального отопления внутридомовых сетей связи и сигнализации, КИП и др.</w:t>
      </w:r>
    </w:p>
    <w:p w:rsidR="00A2118F" w:rsidRPr="00255473" w:rsidRDefault="00A2118F" w:rsidP="00816044">
      <w:r w:rsidRPr="00255473">
        <w:t xml:space="preserve"> 12. Подключение технических устройств зданий к ОДС, РДС.</w:t>
      </w:r>
    </w:p>
    <w:p w:rsidR="00A2118F" w:rsidRPr="00255473" w:rsidRDefault="00A2118F" w:rsidP="00816044">
      <w:r w:rsidRPr="00255473">
        <w:t xml:space="preserve"> 13. Ремонт устройств электрической защиты металлических труб внутренних систем центрального отопления и водоснабжения от коррозии.</w:t>
      </w:r>
    </w:p>
    <w:p w:rsidR="00A2118F" w:rsidRPr="00255473" w:rsidRDefault="00A2118F" w:rsidP="00816044">
      <w:r w:rsidRPr="00255473">
        <w:t xml:space="preserve"> 14. Ремонт или устройство сетей радио, телефонизация и установка телеантенн коллективного пользования жилых зданий.</w:t>
      </w:r>
    </w:p>
    <w:p w:rsidR="00A2118F" w:rsidRPr="00255473" w:rsidRDefault="00A2118F" w:rsidP="00816044">
      <w:r w:rsidRPr="00255473">
        <w:t xml:space="preserve"> 15. Восстановление цепей заземления.</w:t>
      </w:r>
    </w:p>
    <w:p w:rsidR="00A2118F" w:rsidRPr="00255473" w:rsidRDefault="00A2118F" w:rsidP="00C32FC3">
      <w:r w:rsidRPr="00255473">
        <w:t xml:space="preserve"> 16. Замена вышедших из строя датчиков, проводки и оборудования пожарной и охранной сигнализации.</w:t>
      </w:r>
    </w:p>
    <w:p w:rsidR="00A2118F" w:rsidRPr="00255473" w:rsidRDefault="00A2118F" w:rsidP="00C32FC3"/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Внешнее благоустройство.</w:t>
      </w:r>
    </w:p>
    <w:p w:rsidR="00A2118F" w:rsidRPr="00255473" w:rsidRDefault="00A2118F" w:rsidP="00816044">
      <w:r w:rsidRPr="00255473">
        <w:t xml:space="preserve">  1. Восстановление разрушенных участков тротуаров, проездов, дорожек и площадок.</w:t>
      </w:r>
    </w:p>
    <w:p w:rsidR="00A2118F" w:rsidRPr="00255473" w:rsidRDefault="00A2118F" w:rsidP="00816044">
      <w:r w:rsidRPr="00255473">
        <w:t xml:space="preserve">  2. Ремонт, укрепление, замена отдельных участков ограждений и оборудования детских игровых,  спортивных и хозяйственных площадок, дворовых уборных, мусорных ящиков, площадок и навесов для контейнеров-мусоросборников и т.д.</w:t>
      </w:r>
    </w:p>
    <w:p w:rsidR="00A2118F" w:rsidRPr="00255473" w:rsidRDefault="00A2118F" w:rsidP="00C32FC3">
      <w:r w:rsidRPr="00255473">
        <w:t xml:space="preserve">  3. Оборудование площадок для выгула животных.</w:t>
      </w:r>
    </w:p>
    <w:p w:rsidR="00A2118F" w:rsidRPr="00255473" w:rsidRDefault="00A2118F" w:rsidP="00816044">
      <w:pPr>
        <w:jc w:val="center"/>
        <w:rPr>
          <w:b/>
        </w:rPr>
      </w:pPr>
      <w:r w:rsidRPr="00255473">
        <w:rPr>
          <w:b/>
        </w:rPr>
        <w:t>Прочие работы.</w:t>
      </w:r>
    </w:p>
    <w:p w:rsidR="00A2118F" w:rsidRPr="00255473" w:rsidRDefault="00A2118F" w:rsidP="00816044">
      <w:r w:rsidRPr="00255473">
        <w:t xml:space="preserve">  1. Крепление и устройство металлических решеток, ограждающих окна подвальных помещений, козырьков над входами в подвал.</w:t>
      </w:r>
    </w:p>
    <w:p w:rsidR="00A2118F" w:rsidRPr="00255473" w:rsidRDefault="00A2118F" w:rsidP="00816044">
      <w:r w:rsidRPr="00255473">
        <w:t xml:space="preserve">  2. Восстановление и устройство новых переходов на чердаке через трубы центрального отопления, вентиляционные короба и др.</w:t>
      </w:r>
    </w:p>
    <w:p w:rsidR="00A2118F" w:rsidRPr="00255473" w:rsidRDefault="00A2118F" w:rsidP="00816044">
      <w:r w:rsidRPr="00255473">
        <w:t xml:space="preserve">  3. Укрепление и установка домовых знаков, флагодержателей.</w:t>
      </w:r>
    </w:p>
    <w:p w:rsidR="00A2118F" w:rsidRPr="00255473" w:rsidRDefault="00A2118F" w:rsidP="00816044">
      <w:r w:rsidRPr="00255473">
        <w:t xml:space="preserve">  4. Устройство и ремонт замочно-переговорных устройств.</w:t>
      </w:r>
    </w:p>
    <w:p w:rsidR="00A2118F" w:rsidRPr="00255473" w:rsidRDefault="00A2118F" w:rsidP="00816044">
      <w:r w:rsidRPr="00255473">
        <w:t xml:space="preserve">  5. Замена или укрепление затворов мусоропроводов, установка приспособлений для прочистки стволов.</w:t>
      </w:r>
    </w:p>
    <w:p w:rsidR="00A2118F" w:rsidRPr="00255473" w:rsidRDefault="00A2118F" w:rsidP="00816044">
      <w:r w:rsidRPr="00255473">
        <w:t xml:space="preserve">  6. Наладка всех видов внутридомового оборудования.</w:t>
      </w:r>
    </w:p>
    <w:p w:rsidR="00A2118F" w:rsidRPr="00255473" w:rsidRDefault="00A2118F" w:rsidP="00816044">
      <w:r w:rsidRPr="00255473">
        <w:t xml:space="preserve">  7.Устройство и ремонт газовых плит.</w:t>
      </w:r>
    </w:p>
    <w:p w:rsidR="00A2118F" w:rsidRPr="00255473" w:rsidRDefault="00A2118F" w:rsidP="00816044">
      <w:r w:rsidRPr="00255473">
        <w:t xml:space="preserve">  8. Устройство и ремонт скамеек на территории микрорайонов.</w:t>
      </w:r>
    </w:p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16044"/>
    <w:p w:rsidR="00A2118F" w:rsidRPr="00255473" w:rsidRDefault="00A2118F" w:rsidP="008A2E34">
      <w:pPr>
        <w:tabs>
          <w:tab w:val="left" w:pos="851"/>
        </w:tabs>
        <w:ind w:firstLine="0"/>
      </w:pPr>
    </w:p>
    <w:sectPr w:rsidR="00A2118F" w:rsidRPr="00255473" w:rsidSect="00A3530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18F" w:rsidRDefault="00A2118F" w:rsidP="00816044">
      <w:r>
        <w:separator/>
      </w:r>
    </w:p>
  </w:endnote>
  <w:endnote w:type="continuationSeparator" w:id="1">
    <w:p w:rsidR="00A2118F" w:rsidRDefault="00A2118F" w:rsidP="0081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18F" w:rsidRDefault="00A2118F" w:rsidP="00816044">
      <w:r>
        <w:separator/>
      </w:r>
    </w:p>
  </w:footnote>
  <w:footnote w:type="continuationSeparator" w:id="1">
    <w:p w:rsidR="00A2118F" w:rsidRDefault="00A2118F" w:rsidP="00816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2966"/>
    <w:multiLevelType w:val="hybridMultilevel"/>
    <w:tmpl w:val="CABE69B4"/>
    <w:lvl w:ilvl="0" w:tplc="20CC7BD2">
      <w:start w:val="3333"/>
      <w:numFmt w:val="decimal"/>
      <w:lvlText w:val="%1"/>
      <w:lvlJc w:val="left"/>
      <w:pPr>
        <w:ind w:left="90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>
    <w:nsid w:val="06E53C60"/>
    <w:multiLevelType w:val="hybridMultilevel"/>
    <w:tmpl w:val="21787BBE"/>
    <w:lvl w:ilvl="0" w:tplc="F004898C">
      <w:start w:val="3"/>
      <w:numFmt w:val="decimal"/>
      <w:lvlText w:val="%1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>
    <w:nsid w:val="0AD249CB"/>
    <w:multiLevelType w:val="hybridMultilevel"/>
    <w:tmpl w:val="F1F84808"/>
    <w:lvl w:ilvl="0" w:tplc="2736AAB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>
    <w:nsid w:val="13735DC6"/>
    <w:multiLevelType w:val="hybridMultilevel"/>
    <w:tmpl w:val="B2D882AE"/>
    <w:lvl w:ilvl="0" w:tplc="49ACB434">
      <w:start w:val="3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13C944F6"/>
    <w:multiLevelType w:val="hybridMultilevel"/>
    <w:tmpl w:val="072428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5">
    <w:nsid w:val="391769C9"/>
    <w:multiLevelType w:val="hybridMultilevel"/>
    <w:tmpl w:val="FBB633FE"/>
    <w:lvl w:ilvl="0" w:tplc="55A27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1E5BEA"/>
    <w:multiLevelType w:val="hybridMultilevel"/>
    <w:tmpl w:val="EFB45CE0"/>
    <w:lvl w:ilvl="0" w:tplc="7EA2A238">
      <w:start w:val="1"/>
      <w:numFmt w:val="decimal"/>
      <w:lvlText w:val="%1."/>
      <w:lvlJc w:val="left"/>
      <w:pPr>
        <w:ind w:left="1190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B33"/>
    <w:rsid w:val="00067891"/>
    <w:rsid w:val="000B2259"/>
    <w:rsid w:val="00174DFF"/>
    <w:rsid w:val="001B2B33"/>
    <w:rsid w:val="001B6B95"/>
    <w:rsid w:val="0020536D"/>
    <w:rsid w:val="002418FA"/>
    <w:rsid w:val="0025190B"/>
    <w:rsid w:val="00255473"/>
    <w:rsid w:val="002B3BB7"/>
    <w:rsid w:val="002E6A19"/>
    <w:rsid w:val="002E780F"/>
    <w:rsid w:val="00322BBC"/>
    <w:rsid w:val="0032591D"/>
    <w:rsid w:val="0034658B"/>
    <w:rsid w:val="00356CC4"/>
    <w:rsid w:val="003C6055"/>
    <w:rsid w:val="003E0FAA"/>
    <w:rsid w:val="003E4468"/>
    <w:rsid w:val="00444DF9"/>
    <w:rsid w:val="0047149F"/>
    <w:rsid w:val="005278B7"/>
    <w:rsid w:val="005335B3"/>
    <w:rsid w:val="00580A2A"/>
    <w:rsid w:val="00584C82"/>
    <w:rsid w:val="005A7261"/>
    <w:rsid w:val="005B3B9C"/>
    <w:rsid w:val="005C35D3"/>
    <w:rsid w:val="00621914"/>
    <w:rsid w:val="006613CE"/>
    <w:rsid w:val="006A5B12"/>
    <w:rsid w:val="006D1981"/>
    <w:rsid w:val="006D31D5"/>
    <w:rsid w:val="007160A0"/>
    <w:rsid w:val="007A467D"/>
    <w:rsid w:val="007D5530"/>
    <w:rsid w:val="007F42F7"/>
    <w:rsid w:val="007F6A99"/>
    <w:rsid w:val="00816044"/>
    <w:rsid w:val="00880C34"/>
    <w:rsid w:val="008A2E34"/>
    <w:rsid w:val="009251C2"/>
    <w:rsid w:val="00973A46"/>
    <w:rsid w:val="009C32D0"/>
    <w:rsid w:val="009E747C"/>
    <w:rsid w:val="00A2118F"/>
    <w:rsid w:val="00A26087"/>
    <w:rsid w:val="00A35302"/>
    <w:rsid w:val="00A877D9"/>
    <w:rsid w:val="00AD3B53"/>
    <w:rsid w:val="00AF567F"/>
    <w:rsid w:val="00B0005F"/>
    <w:rsid w:val="00B01840"/>
    <w:rsid w:val="00B416F9"/>
    <w:rsid w:val="00B766D4"/>
    <w:rsid w:val="00B96DAF"/>
    <w:rsid w:val="00BD277B"/>
    <w:rsid w:val="00C03630"/>
    <w:rsid w:val="00C32FC3"/>
    <w:rsid w:val="00C3536C"/>
    <w:rsid w:val="00C669E0"/>
    <w:rsid w:val="00C77486"/>
    <w:rsid w:val="00CA1BB8"/>
    <w:rsid w:val="00CB6355"/>
    <w:rsid w:val="00CE4105"/>
    <w:rsid w:val="00CE4E02"/>
    <w:rsid w:val="00D10A8C"/>
    <w:rsid w:val="00D17F81"/>
    <w:rsid w:val="00D20391"/>
    <w:rsid w:val="00D241D4"/>
    <w:rsid w:val="00D730EA"/>
    <w:rsid w:val="00D810F8"/>
    <w:rsid w:val="00D9046A"/>
    <w:rsid w:val="00DA4C7B"/>
    <w:rsid w:val="00DC5F25"/>
    <w:rsid w:val="00DD5564"/>
    <w:rsid w:val="00DF3833"/>
    <w:rsid w:val="00DF3D9D"/>
    <w:rsid w:val="00E34E19"/>
    <w:rsid w:val="00E45C0E"/>
    <w:rsid w:val="00E744A6"/>
    <w:rsid w:val="00EA27CF"/>
    <w:rsid w:val="00F137B6"/>
    <w:rsid w:val="00F47FA8"/>
    <w:rsid w:val="00F71EE9"/>
    <w:rsid w:val="00F9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B33"/>
    <w:pPr>
      <w:ind w:firstLine="425"/>
      <w:jc w:val="both"/>
    </w:pPr>
    <w:rPr>
      <w:rFonts w:ascii="Times New Roman" w:eastAsia="Times New Roman" w:hAnsi="Times New Roman"/>
      <w:spacing w:val="-2"/>
      <w:kern w:val="2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B2B33"/>
    <w:pPr>
      <w:spacing w:before="100" w:beforeAutospacing="1" w:after="100" w:afterAutospacing="1"/>
      <w:ind w:firstLine="0"/>
      <w:jc w:val="left"/>
    </w:pPr>
    <w:rPr>
      <w:spacing w:val="0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1B2B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160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6044"/>
    <w:rPr>
      <w:rFonts w:ascii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160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6044"/>
    <w:rPr>
      <w:rFonts w:ascii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958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88"/>
    <w:rPr>
      <w:rFonts w:ascii="Tahoma" w:hAnsi="Tahoma" w:cs="Tahoma"/>
      <w:spacing w:val="-2"/>
      <w:kern w:val="2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254</TotalTime>
  <Pages>11</Pages>
  <Words>3582</Words>
  <Characters>20420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60906-1</cp:lastModifiedBy>
  <cp:revision>9</cp:revision>
  <cp:lastPrinted>2015-09-11T01:30:00Z</cp:lastPrinted>
  <dcterms:created xsi:type="dcterms:W3CDTF">2016-02-17T04:49:00Z</dcterms:created>
  <dcterms:modified xsi:type="dcterms:W3CDTF">2017-04-18T10:36:00Z</dcterms:modified>
</cp:coreProperties>
</file>